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F15E00" w:rsidRDefault="006B7FD9" w:rsidP="00F15E00">
      <w:pPr>
        <w:pageBreakBefore/>
        <w:jc w:val="center"/>
        <w:rPr>
          <w:b/>
          <w:sz w:val="28"/>
          <w:lang w:val="bg-BG"/>
        </w:rPr>
      </w:pPr>
    </w:p>
    <w:p w:rsidR="006B7FD9" w:rsidRPr="00F15E00" w:rsidRDefault="006B7FD9" w:rsidP="00F15E00">
      <w:pPr>
        <w:jc w:val="center"/>
        <w:rPr>
          <w:b/>
          <w:sz w:val="28"/>
          <w:lang w:val="bg-BG"/>
        </w:rPr>
      </w:pPr>
    </w:p>
    <w:p w:rsidR="006B7FD9" w:rsidRPr="00F15E00" w:rsidRDefault="006B7FD9" w:rsidP="00F15E00">
      <w:pPr>
        <w:jc w:val="center"/>
        <w:rPr>
          <w:b/>
          <w:sz w:val="28"/>
          <w:lang w:val="bg-BG"/>
        </w:rPr>
      </w:pPr>
    </w:p>
    <w:p w:rsidR="006B7FD9" w:rsidRPr="00F15E00" w:rsidRDefault="006B7FD9" w:rsidP="00F15E00">
      <w:pPr>
        <w:jc w:val="center"/>
        <w:rPr>
          <w:b/>
          <w:sz w:val="28"/>
          <w:lang w:val="bg-BG"/>
        </w:rPr>
      </w:pPr>
    </w:p>
    <w:p w:rsidR="00DD4A51" w:rsidRPr="00F15E00" w:rsidRDefault="00ED5B97" w:rsidP="00F15E00">
      <w:pPr>
        <w:jc w:val="center"/>
        <w:rPr>
          <w:b/>
          <w:sz w:val="28"/>
          <w:lang w:val="bg-BG"/>
        </w:rPr>
      </w:pPr>
      <w:r w:rsidRPr="00F15E00">
        <w:rPr>
          <w:b/>
          <w:sz w:val="28"/>
          <w:lang w:val="bg-BG"/>
        </w:rPr>
        <w:t>АРИТМЕТИЧНО УСТРОЙСТВО ЗА</w:t>
      </w:r>
      <w:r w:rsidR="007300AC" w:rsidRPr="00F15E00">
        <w:rPr>
          <w:b/>
          <w:sz w:val="28"/>
          <w:lang w:val="bg-BG"/>
        </w:rPr>
        <w:t xml:space="preserve"> </w:t>
      </w:r>
      <w:r w:rsidRPr="00F15E00">
        <w:rPr>
          <w:b/>
          <w:sz w:val="28"/>
          <w:lang w:val="bg-BG"/>
        </w:rPr>
        <w:t xml:space="preserve">ЧИСЛА С ПЛАВАЩА </w:t>
      </w:r>
      <w:r w:rsidR="00991050" w:rsidRPr="00F15E00">
        <w:rPr>
          <w:b/>
          <w:sz w:val="28"/>
          <w:lang w:val="bg-BG"/>
        </w:rPr>
        <w:t>ЗАПЕТАЯ</w:t>
      </w:r>
    </w:p>
    <w:p w:rsidR="006F4C43" w:rsidRPr="00F15E00" w:rsidRDefault="00ED5B97" w:rsidP="00F15E00">
      <w:pPr>
        <w:jc w:val="center"/>
        <w:rPr>
          <w:b/>
          <w:sz w:val="28"/>
          <w:lang w:val="bg-BG"/>
        </w:rPr>
      </w:pPr>
      <w:r w:rsidRPr="00F15E00">
        <w:rPr>
          <w:b/>
          <w:sz w:val="28"/>
          <w:lang w:val="bg-BG"/>
        </w:rPr>
        <w:t>ЗА FPGA</w:t>
      </w:r>
      <w:r w:rsidR="00951F61" w:rsidRPr="00F15E00">
        <w:rPr>
          <w:b/>
          <w:sz w:val="28"/>
          <w:lang w:val="bg-BG"/>
        </w:rPr>
        <w:t xml:space="preserve"> ПРИБОРИ</w:t>
      </w:r>
    </w:p>
    <w:p w:rsidR="008F030F" w:rsidRPr="00F15E00" w:rsidRDefault="008F030F" w:rsidP="00F15E00">
      <w:pPr>
        <w:jc w:val="center"/>
        <w:rPr>
          <w:b/>
          <w:sz w:val="18"/>
          <w:lang w:val="bg-BG"/>
        </w:rPr>
      </w:pPr>
    </w:p>
    <w:p w:rsidR="008F030F" w:rsidRPr="00F15E00" w:rsidRDefault="00ED5B97" w:rsidP="00F15E00">
      <w:pPr>
        <w:jc w:val="center"/>
        <w:rPr>
          <w:b/>
          <w:sz w:val="28"/>
          <w:szCs w:val="28"/>
          <w:lang w:val="bg-BG"/>
        </w:rPr>
      </w:pPr>
      <w:r w:rsidRPr="00F15E00">
        <w:rPr>
          <w:b/>
          <w:sz w:val="28"/>
          <w:szCs w:val="28"/>
          <w:lang w:val="bg-BG"/>
        </w:rPr>
        <w:t>Йордан Кралев</w:t>
      </w:r>
      <w:r w:rsidR="006F4C43" w:rsidRPr="00F15E00">
        <w:rPr>
          <w:b/>
          <w:sz w:val="28"/>
          <w:szCs w:val="28"/>
          <w:lang w:val="bg-BG"/>
        </w:rPr>
        <w:t xml:space="preserve">, </w:t>
      </w:r>
      <w:r w:rsidRPr="00F15E00">
        <w:rPr>
          <w:b/>
          <w:sz w:val="28"/>
          <w:szCs w:val="28"/>
          <w:lang w:val="bg-BG"/>
        </w:rPr>
        <w:t>Филип Ф. Филипов, Красимира Филипова</w:t>
      </w:r>
    </w:p>
    <w:p w:rsidR="00814CCF" w:rsidRPr="00F15E00" w:rsidRDefault="00814CCF" w:rsidP="00F15E00">
      <w:pPr>
        <w:jc w:val="center"/>
        <w:rPr>
          <w:b/>
          <w:sz w:val="28"/>
          <w:szCs w:val="28"/>
          <w:lang w:val="bg-BG"/>
        </w:rPr>
      </w:pPr>
    </w:p>
    <w:p w:rsidR="007A1D0E" w:rsidRPr="00F15E00" w:rsidRDefault="006F4C43" w:rsidP="00F15E00">
      <w:pPr>
        <w:jc w:val="both"/>
        <w:rPr>
          <w:i/>
          <w:sz w:val="28"/>
          <w:szCs w:val="28"/>
          <w:lang w:val="bg-BG"/>
        </w:rPr>
      </w:pPr>
      <w:r w:rsidRPr="00F15E00">
        <w:rPr>
          <w:b/>
          <w:i/>
          <w:sz w:val="28"/>
          <w:lang w:val="bg-BG"/>
        </w:rPr>
        <w:t>Резюме</w:t>
      </w:r>
      <w:r w:rsidR="005824E1" w:rsidRPr="00F15E00">
        <w:rPr>
          <w:b/>
          <w:i/>
          <w:sz w:val="28"/>
          <w:lang w:val="bg-BG"/>
        </w:rPr>
        <w:t>:</w:t>
      </w:r>
      <w:r w:rsidRPr="00F15E00">
        <w:rPr>
          <w:i/>
          <w:sz w:val="28"/>
          <w:szCs w:val="28"/>
          <w:lang w:val="bg-BG"/>
        </w:rPr>
        <w:t xml:space="preserve"> </w:t>
      </w:r>
      <w:r w:rsidR="005F7C4B" w:rsidRPr="00F15E00">
        <w:rPr>
          <w:i/>
          <w:sz w:val="28"/>
          <w:szCs w:val="28"/>
          <w:lang w:val="bg-BG"/>
        </w:rPr>
        <w:t>Методите на а</w:t>
      </w:r>
      <w:r w:rsidR="00541DB8" w:rsidRPr="00F15E00">
        <w:rPr>
          <w:i/>
          <w:sz w:val="28"/>
          <w:szCs w:val="28"/>
          <w:lang w:val="bg-BG"/>
        </w:rPr>
        <w:t>втоматичното</w:t>
      </w:r>
      <w:r w:rsidR="006067CD" w:rsidRPr="00F15E00">
        <w:rPr>
          <w:i/>
          <w:sz w:val="28"/>
          <w:szCs w:val="28"/>
          <w:lang w:val="bg-BG"/>
        </w:rPr>
        <w:t xml:space="preserve"> управление </w:t>
      </w:r>
      <w:r w:rsidR="005F7C4B" w:rsidRPr="00F15E00">
        <w:rPr>
          <w:i/>
          <w:sz w:val="28"/>
          <w:szCs w:val="28"/>
          <w:lang w:val="bg-BG"/>
        </w:rPr>
        <w:t>изискват</w:t>
      </w:r>
      <w:r w:rsidR="000C0D82" w:rsidRPr="00F15E00">
        <w:rPr>
          <w:i/>
          <w:sz w:val="28"/>
          <w:szCs w:val="28"/>
          <w:lang w:val="bg-BG"/>
        </w:rPr>
        <w:t xml:space="preserve"> изчисления с ре</w:t>
      </w:r>
      <w:r w:rsidR="007F2FD9" w:rsidRPr="00F15E00">
        <w:rPr>
          <w:i/>
          <w:sz w:val="28"/>
          <w:szCs w:val="28"/>
          <w:lang w:val="bg-BG"/>
        </w:rPr>
        <w:softHyphen/>
      </w:r>
      <w:r w:rsidR="000C0D82" w:rsidRPr="00F15E00">
        <w:rPr>
          <w:i/>
          <w:sz w:val="28"/>
          <w:szCs w:val="28"/>
          <w:lang w:val="bg-BG"/>
        </w:rPr>
        <w:t xml:space="preserve">ални числа. </w:t>
      </w:r>
      <w:r w:rsidR="00541DB8" w:rsidRPr="00F15E00">
        <w:rPr>
          <w:i/>
          <w:sz w:val="28"/>
          <w:szCs w:val="28"/>
          <w:lang w:val="bg-BG"/>
        </w:rPr>
        <w:t xml:space="preserve"> </w:t>
      </w:r>
      <w:r w:rsidR="000C0D82" w:rsidRPr="00F15E00">
        <w:rPr>
          <w:i/>
          <w:sz w:val="28"/>
          <w:szCs w:val="28"/>
          <w:lang w:val="bg-BG"/>
        </w:rPr>
        <w:t xml:space="preserve">В цифровата техника, аритметиката с плаваща запетая е най-доброто </w:t>
      </w:r>
      <w:r w:rsidR="00A74B42" w:rsidRPr="00F15E00">
        <w:rPr>
          <w:i/>
          <w:sz w:val="28"/>
          <w:szCs w:val="28"/>
          <w:lang w:val="bg-BG"/>
        </w:rPr>
        <w:t>решение за целта</w:t>
      </w:r>
      <w:r w:rsidR="000C0D82" w:rsidRPr="00F15E00">
        <w:rPr>
          <w:i/>
          <w:sz w:val="28"/>
          <w:szCs w:val="28"/>
          <w:lang w:val="bg-BG"/>
        </w:rPr>
        <w:t>.</w:t>
      </w:r>
      <w:r w:rsidR="006067CD" w:rsidRPr="00F15E00">
        <w:rPr>
          <w:i/>
          <w:sz w:val="28"/>
          <w:szCs w:val="28"/>
          <w:lang w:val="bg-BG"/>
        </w:rPr>
        <w:t xml:space="preserve"> В доклада са представени </w:t>
      </w:r>
      <w:proofErr w:type="spellStart"/>
      <w:r w:rsidR="006067CD" w:rsidRPr="00F15E00">
        <w:rPr>
          <w:i/>
          <w:sz w:val="28"/>
          <w:szCs w:val="28"/>
          <w:lang w:val="bg-BG"/>
        </w:rPr>
        <w:t>Simulink</w:t>
      </w:r>
      <w:proofErr w:type="spellEnd"/>
      <w:r w:rsidR="006067CD" w:rsidRPr="00F15E00">
        <w:rPr>
          <w:i/>
          <w:sz w:val="28"/>
          <w:szCs w:val="28"/>
          <w:lang w:val="bg-BG"/>
        </w:rPr>
        <w:t xml:space="preserve"> модели</w:t>
      </w:r>
      <w:r w:rsidR="005F7C4B" w:rsidRPr="00F15E00">
        <w:rPr>
          <w:i/>
          <w:sz w:val="28"/>
          <w:szCs w:val="28"/>
          <w:lang w:val="bg-BG"/>
        </w:rPr>
        <w:t>, съобра</w:t>
      </w:r>
      <w:r w:rsidR="007F2FD9" w:rsidRPr="00F15E00">
        <w:rPr>
          <w:i/>
          <w:sz w:val="28"/>
          <w:szCs w:val="28"/>
          <w:lang w:val="bg-BG"/>
        </w:rPr>
        <w:softHyphen/>
      </w:r>
      <w:r w:rsidR="005F7C4B" w:rsidRPr="00F15E00">
        <w:rPr>
          <w:i/>
          <w:sz w:val="28"/>
          <w:szCs w:val="28"/>
          <w:lang w:val="bg-BG"/>
        </w:rPr>
        <w:t>зени със стандарта IEEE 754,</w:t>
      </w:r>
      <w:r w:rsidR="006067CD" w:rsidRPr="00F15E00">
        <w:rPr>
          <w:i/>
          <w:sz w:val="28"/>
          <w:szCs w:val="28"/>
          <w:lang w:val="bg-BG"/>
        </w:rPr>
        <w:t xml:space="preserve"> за</w:t>
      </w:r>
      <w:r w:rsidR="000C0D82" w:rsidRPr="00F15E00">
        <w:rPr>
          <w:i/>
          <w:sz w:val="28"/>
          <w:szCs w:val="28"/>
          <w:lang w:val="bg-BG"/>
        </w:rPr>
        <w:t xml:space="preserve"> операциите събиране, изваждане и</w:t>
      </w:r>
      <w:r w:rsidR="006067CD" w:rsidRPr="00F15E00">
        <w:rPr>
          <w:i/>
          <w:sz w:val="28"/>
          <w:szCs w:val="28"/>
          <w:lang w:val="bg-BG"/>
        </w:rPr>
        <w:t xml:space="preserve"> умноже</w:t>
      </w:r>
      <w:r w:rsidR="007F2FD9" w:rsidRPr="00F15E00">
        <w:rPr>
          <w:i/>
          <w:sz w:val="28"/>
          <w:szCs w:val="28"/>
          <w:lang w:val="bg-BG"/>
        </w:rPr>
        <w:softHyphen/>
      </w:r>
      <w:r w:rsidR="006067CD" w:rsidRPr="00F15E00">
        <w:rPr>
          <w:i/>
          <w:sz w:val="28"/>
          <w:szCs w:val="28"/>
          <w:lang w:val="bg-BG"/>
        </w:rPr>
        <w:t>ние</w:t>
      </w:r>
      <w:r w:rsidR="000C0D82" w:rsidRPr="00F15E00">
        <w:rPr>
          <w:i/>
          <w:sz w:val="28"/>
          <w:szCs w:val="28"/>
          <w:lang w:val="bg-BG"/>
        </w:rPr>
        <w:t xml:space="preserve"> </w:t>
      </w:r>
      <w:r w:rsidR="006067CD" w:rsidRPr="00F15E00">
        <w:rPr>
          <w:i/>
          <w:sz w:val="28"/>
          <w:szCs w:val="28"/>
          <w:lang w:val="bg-BG"/>
        </w:rPr>
        <w:t>на числа с пла</w:t>
      </w:r>
      <w:r w:rsidR="005F7C4B" w:rsidRPr="00F15E00">
        <w:rPr>
          <w:i/>
          <w:sz w:val="28"/>
          <w:szCs w:val="28"/>
          <w:lang w:val="bg-BG"/>
        </w:rPr>
        <w:t>ваща запетая с единична точност. От моделите</w:t>
      </w:r>
      <w:r w:rsidR="006067CD" w:rsidRPr="00F15E00">
        <w:rPr>
          <w:i/>
          <w:sz w:val="28"/>
          <w:szCs w:val="28"/>
          <w:lang w:val="bg-BG"/>
        </w:rPr>
        <w:t xml:space="preserve"> е генериран VHDL код, който е вграден в </w:t>
      </w:r>
      <w:proofErr w:type="spellStart"/>
      <w:r w:rsidR="006067CD" w:rsidRPr="00F15E00">
        <w:rPr>
          <w:i/>
          <w:sz w:val="28"/>
          <w:szCs w:val="28"/>
          <w:lang w:val="bg-BG"/>
        </w:rPr>
        <w:t>Spartan</w:t>
      </w:r>
      <w:proofErr w:type="spellEnd"/>
      <w:r w:rsidR="006067CD" w:rsidRPr="00F15E00">
        <w:rPr>
          <w:i/>
          <w:sz w:val="28"/>
          <w:szCs w:val="28"/>
          <w:lang w:val="bg-BG"/>
        </w:rPr>
        <w:t xml:space="preserve"> 3E FPGA</w:t>
      </w:r>
      <w:r w:rsidR="00A74B42" w:rsidRPr="00F15E00">
        <w:rPr>
          <w:i/>
          <w:sz w:val="28"/>
          <w:szCs w:val="28"/>
          <w:lang w:val="bg-BG"/>
        </w:rPr>
        <w:t xml:space="preserve"> прибор</w:t>
      </w:r>
      <w:r w:rsidR="006067CD" w:rsidRPr="00F15E00">
        <w:rPr>
          <w:i/>
          <w:sz w:val="28"/>
          <w:szCs w:val="28"/>
          <w:lang w:val="bg-BG"/>
        </w:rPr>
        <w:t xml:space="preserve">. Проведени са </w:t>
      </w:r>
      <w:proofErr w:type="spellStart"/>
      <w:r w:rsidR="006067CD" w:rsidRPr="00F15E00">
        <w:rPr>
          <w:i/>
          <w:sz w:val="28"/>
          <w:szCs w:val="28"/>
          <w:lang w:val="bg-BG"/>
        </w:rPr>
        <w:t>симулаци</w:t>
      </w:r>
      <w:r w:rsidR="007F2FD9" w:rsidRPr="00F15E00">
        <w:rPr>
          <w:i/>
          <w:sz w:val="28"/>
          <w:szCs w:val="28"/>
          <w:lang w:val="bg-BG"/>
        </w:rPr>
        <w:softHyphen/>
      </w:r>
      <w:r w:rsidR="006067CD" w:rsidRPr="00F15E00">
        <w:rPr>
          <w:i/>
          <w:sz w:val="28"/>
          <w:szCs w:val="28"/>
          <w:lang w:val="bg-BG"/>
        </w:rPr>
        <w:t>он</w:t>
      </w:r>
      <w:r w:rsidR="00A74B42" w:rsidRPr="00F15E00">
        <w:rPr>
          <w:i/>
          <w:sz w:val="28"/>
          <w:szCs w:val="28"/>
          <w:lang w:val="bg-BG"/>
        </w:rPr>
        <w:t>н</w:t>
      </w:r>
      <w:r w:rsidR="006067CD" w:rsidRPr="00F15E00">
        <w:rPr>
          <w:i/>
          <w:sz w:val="28"/>
          <w:szCs w:val="28"/>
          <w:lang w:val="bg-BG"/>
        </w:rPr>
        <w:t>и</w:t>
      </w:r>
      <w:proofErr w:type="spellEnd"/>
      <w:r w:rsidR="006067CD" w:rsidRPr="00F15E00">
        <w:rPr>
          <w:i/>
          <w:sz w:val="28"/>
          <w:szCs w:val="28"/>
          <w:lang w:val="bg-BG"/>
        </w:rPr>
        <w:t xml:space="preserve"> и експериментални изследвания</w:t>
      </w:r>
      <w:r w:rsidR="000C0D82" w:rsidRPr="00F15E00">
        <w:rPr>
          <w:i/>
          <w:sz w:val="28"/>
          <w:szCs w:val="28"/>
          <w:lang w:val="bg-BG"/>
        </w:rPr>
        <w:t xml:space="preserve"> за </w:t>
      </w:r>
      <w:proofErr w:type="spellStart"/>
      <w:r w:rsidR="000C0D82" w:rsidRPr="00F15E00">
        <w:rPr>
          <w:i/>
          <w:sz w:val="28"/>
          <w:szCs w:val="28"/>
          <w:lang w:val="bg-BG"/>
        </w:rPr>
        <w:t>валидация</w:t>
      </w:r>
      <w:proofErr w:type="spellEnd"/>
      <w:r w:rsidR="000C0D82" w:rsidRPr="00F15E00">
        <w:rPr>
          <w:i/>
          <w:sz w:val="28"/>
          <w:szCs w:val="28"/>
          <w:lang w:val="bg-BG"/>
        </w:rPr>
        <w:t xml:space="preserve"> на разработените модули. </w:t>
      </w:r>
      <w:r w:rsidR="008A5579" w:rsidRPr="00F15E00">
        <w:rPr>
          <w:i/>
          <w:sz w:val="28"/>
          <w:szCs w:val="28"/>
          <w:lang w:val="bg-BG"/>
        </w:rPr>
        <w:t>Направено е сравнение относно заеманото място на чипа с</w:t>
      </w:r>
      <w:r w:rsidR="008A5579" w:rsidRPr="00F15E00">
        <w:rPr>
          <w:i/>
          <w:color w:val="00B050"/>
          <w:sz w:val="28"/>
          <w:szCs w:val="28"/>
          <w:lang w:val="bg-BG"/>
        </w:rPr>
        <w:t xml:space="preserve"> </w:t>
      </w:r>
      <w:r w:rsidR="006067CD" w:rsidRPr="00F15E00">
        <w:rPr>
          <w:i/>
          <w:sz w:val="28"/>
          <w:szCs w:val="28"/>
          <w:lang w:val="bg-BG"/>
        </w:rPr>
        <w:t xml:space="preserve"> </w:t>
      </w:r>
      <w:r w:rsidR="00E25294" w:rsidRPr="00F15E00">
        <w:rPr>
          <w:i/>
          <w:sz w:val="28"/>
          <w:szCs w:val="28"/>
          <w:lang w:val="bg-BG"/>
        </w:rPr>
        <w:t>други предлагани</w:t>
      </w:r>
      <w:r w:rsidR="00312409" w:rsidRPr="00F15E00">
        <w:rPr>
          <w:i/>
          <w:sz w:val="28"/>
          <w:szCs w:val="28"/>
          <w:lang w:val="bg-BG"/>
        </w:rPr>
        <w:t xml:space="preserve"> </w:t>
      </w:r>
      <w:r w:rsidR="006067CD" w:rsidRPr="00F15E00">
        <w:rPr>
          <w:i/>
          <w:sz w:val="28"/>
          <w:szCs w:val="28"/>
          <w:lang w:val="bg-BG"/>
        </w:rPr>
        <w:t>решения.</w:t>
      </w:r>
    </w:p>
    <w:p w:rsidR="005824E1" w:rsidRPr="00F15E00" w:rsidRDefault="005824E1" w:rsidP="00F15E00">
      <w:pPr>
        <w:spacing w:before="120"/>
        <w:jc w:val="both"/>
        <w:rPr>
          <w:i/>
          <w:sz w:val="28"/>
          <w:szCs w:val="28"/>
          <w:lang w:val="bg-BG"/>
        </w:rPr>
      </w:pPr>
      <w:r w:rsidRPr="00F15E00">
        <w:rPr>
          <w:b/>
          <w:i/>
          <w:sz w:val="28"/>
          <w:lang w:val="bg-BG"/>
        </w:rPr>
        <w:t>Ключови думи:</w:t>
      </w:r>
      <w:r w:rsidRPr="00F15E00">
        <w:rPr>
          <w:i/>
          <w:sz w:val="28"/>
          <w:szCs w:val="28"/>
          <w:lang w:val="bg-BG"/>
        </w:rPr>
        <w:t xml:space="preserve"> </w:t>
      </w:r>
      <w:r w:rsidR="000C0D82" w:rsidRPr="00F15E00">
        <w:rPr>
          <w:i/>
          <w:sz w:val="28"/>
          <w:szCs w:val="28"/>
          <w:lang w:val="bg-BG"/>
        </w:rPr>
        <w:t>аритметика с плаваща запетая</w:t>
      </w:r>
      <w:r w:rsidR="00E84DC6" w:rsidRPr="00F15E00">
        <w:rPr>
          <w:i/>
          <w:sz w:val="28"/>
          <w:szCs w:val="28"/>
          <w:lang w:val="bg-BG"/>
        </w:rPr>
        <w:t xml:space="preserve">, </w:t>
      </w:r>
      <w:proofErr w:type="spellStart"/>
      <w:r w:rsidR="000C0D82" w:rsidRPr="00F15E00">
        <w:rPr>
          <w:i/>
          <w:sz w:val="28"/>
          <w:szCs w:val="28"/>
          <w:lang w:val="bg-BG"/>
        </w:rPr>
        <w:t>Simulink</w:t>
      </w:r>
      <w:proofErr w:type="spellEnd"/>
      <w:r w:rsidR="000C0D82" w:rsidRPr="00F15E00">
        <w:rPr>
          <w:i/>
          <w:sz w:val="28"/>
          <w:szCs w:val="28"/>
          <w:lang w:val="bg-BG"/>
        </w:rPr>
        <w:t xml:space="preserve"> HDL </w:t>
      </w:r>
      <w:proofErr w:type="spellStart"/>
      <w:r w:rsidR="000C0D82" w:rsidRPr="00F15E00">
        <w:rPr>
          <w:i/>
          <w:sz w:val="28"/>
          <w:szCs w:val="28"/>
          <w:lang w:val="bg-BG"/>
        </w:rPr>
        <w:t>Coder</w:t>
      </w:r>
      <w:proofErr w:type="spellEnd"/>
      <w:r w:rsidR="00624EB7" w:rsidRPr="00F15E00">
        <w:rPr>
          <w:i/>
          <w:sz w:val="28"/>
          <w:szCs w:val="28"/>
          <w:lang w:val="bg-BG"/>
        </w:rPr>
        <w:t>, вградени системи</w:t>
      </w:r>
      <w:r w:rsidR="008A5579" w:rsidRPr="00F15E00">
        <w:rPr>
          <w:i/>
          <w:sz w:val="28"/>
          <w:szCs w:val="28"/>
          <w:lang w:val="bg-BG"/>
        </w:rPr>
        <w:t>,</w:t>
      </w:r>
      <w:r w:rsidR="008A5579" w:rsidRPr="00F15E00">
        <w:rPr>
          <w:i/>
          <w:sz w:val="28"/>
          <w:lang w:val="bg-BG"/>
        </w:rPr>
        <w:t xml:space="preserve"> IEEE 754</w:t>
      </w:r>
      <w:r w:rsidR="00607597" w:rsidRPr="00F15E00">
        <w:rPr>
          <w:i/>
          <w:sz w:val="28"/>
          <w:lang w:val="bg-BG"/>
        </w:rPr>
        <w:t xml:space="preserve">, </w:t>
      </w:r>
      <w:r w:rsidR="00607597" w:rsidRPr="00F15E00">
        <w:rPr>
          <w:sz w:val="28"/>
          <w:szCs w:val="28"/>
          <w:lang w:val="bg-BG"/>
        </w:rPr>
        <w:t>VHDL 2008</w:t>
      </w:r>
      <w:r w:rsidR="00BA068B" w:rsidRPr="00F15E00">
        <w:rPr>
          <w:sz w:val="28"/>
          <w:szCs w:val="28"/>
          <w:lang w:val="bg-BG"/>
        </w:rPr>
        <w:t>.</w:t>
      </w:r>
    </w:p>
    <w:p w:rsidR="000B395A" w:rsidRPr="00F15E00" w:rsidRDefault="000B395A" w:rsidP="00F15E00">
      <w:pPr>
        <w:jc w:val="center"/>
        <w:rPr>
          <w:b/>
          <w:sz w:val="28"/>
          <w:lang w:val="bg-BG"/>
        </w:rPr>
      </w:pPr>
    </w:p>
    <w:p w:rsidR="006F4C43" w:rsidRPr="00F15E00" w:rsidRDefault="007A1D0E" w:rsidP="00F15E00">
      <w:pPr>
        <w:jc w:val="center"/>
        <w:rPr>
          <w:b/>
          <w:sz w:val="28"/>
        </w:rPr>
      </w:pPr>
      <w:r w:rsidRPr="00F15E00">
        <w:rPr>
          <w:b/>
          <w:sz w:val="28"/>
        </w:rPr>
        <w:t xml:space="preserve">FLOATING-POINT </w:t>
      </w:r>
      <w:r w:rsidR="000C0D82" w:rsidRPr="00F15E00">
        <w:rPr>
          <w:b/>
          <w:sz w:val="28"/>
        </w:rPr>
        <w:t>OPERATIONS</w:t>
      </w:r>
      <w:r w:rsidRPr="00F15E00">
        <w:rPr>
          <w:b/>
          <w:sz w:val="28"/>
        </w:rPr>
        <w:t xml:space="preserve"> FOR FPGA</w:t>
      </w:r>
    </w:p>
    <w:p w:rsidR="00814CCF" w:rsidRPr="00F15E00" w:rsidRDefault="00814CCF" w:rsidP="00F15E00">
      <w:pPr>
        <w:jc w:val="center"/>
        <w:rPr>
          <w:b/>
          <w:sz w:val="28"/>
        </w:rPr>
      </w:pPr>
    </w:p>
    <w:p w:rsidR="008F030F" w:rsidRPr="00F15E00" w:rsidRDefault="007A1D0E" w:rsidP="00F15E00">
      <w:pPr>
        <w:jc w:val="center"/>
        <w:rPr>
          <w:b/>
          <w:sz w:val="28"/>
        </w:rPr>
      </w:pPr>
      <w:r w:rsidRPr="00F15E00">
        <w:rPr>
          <w:b/>
          <w:sz w:val="28"/>
        </w:rPr>
        <w:t xml:space="preserve">Jordan </w:t>
      </w:r>
      <w:proofErr w:type="spellStart"/>
      <w:r w:rsidRPr="00F15E00">
        <w:rPr>
          <w:b/>
          <w:sz w:val="28"/>
        </w:rPr>
        <w:t>Kralev</w:t>
      </w:r>
      <w:proofErr w:type="spellEnd"/>
      <w:r w:rsidR="001B1C4A" w:rsidRPr="00F15E00">
        <w:rPr>
          <w:b/>
          <w:sz w:val="28"/>
        </w:rPr>
        <w:t xml:space="preserve">, </w:t>
      </w:r>
      <w:r w:rsidRPr="00F15E00">
        <w:rPr>
          <w:b/>
          <w:sz w:val="28"/>
        </w:rPr>
        <w:t xml:space="preserve">Filip F. </w:t>
      </w:r>
      <w:proofErr w:type="spellStart"/>
      <w:r w:rsidRPr="00F15E00">
        <w:rPr>
          <w:b/>
          <w:sz w:val="28"/>
        </w:rPr>
        <w:t>Filipov</w:t>
      </w:r>
      <w:proofErr w:type="spellEnd"/>
      <w:r w:rsidRPr="00F15E00">
        <w:rPr>
          <w:b/>
          <w:sz w:val="28"/>
        </w:rPr>
        <w:t xml:space="preserve">, </w:t>
      </w:r>
      <w:proofErr w:type="spellStart"/>
      <w:r w:rsidRPr="00F15E00">
        <w:rPr>
          <w:b/>
          <w:sz w:val="28"/>
        </w:rPr>
        <w:t>Krasimira</w:t>
      </w:r>
      <w:proofErr w:type="spellEnd"/>
      <w:r w:rsidRPr="00F15E00">
        <w:rPr>
          <w:b/>
          <w:sz w:val="28"/>
        </w:rPr>
        <w:t xml:space="preserve"> </w:t>
      </w:r>
      <w:proofErr w:type="spellStart"/>
      <w:r w:rsidRPr="00F15E00">
        <w:rPr>
          <w:b/>
          <w:sz w:val="28"/>
        </w:rPr>
        <w:t>Filipova</w:t>
      </w:r>
      <w:proofErr w:type="spellEnd"/>
    </w:p>
    <w:p w:rsidR="00814CCF" w:rsidRPr="00F15E00" w:rsidRDefault="00814CCF" w:rsidP="00F15E00">
      <w:pPr>
        <w:jc w:val="center"/>
        <w:rPr>
          <w:b/>
          <w:sz w:val="28"/>
        </w:rPr>
      </w:pPr>
    </w:p>
    <w:p w:rsidR="001B1C4A" w:rsidRPr="00F15E00" w:rsidRDefault="006D3CE9" w:rsidP="00F15E00">
      <w:pPr>
        <w:jc w:val="both"/>
        <w:rPr>
          <w:i/>
          <w:sz w:val="28"/>
          <w:szCs w:val="28"/>
        </w:rPr>
      </w:pPr>
      <w:r w:rsidRPr="00F15E00">
        <w:rPr>
          <w:b/>
          <w:i/>
          <w:sz w:val="28"/>
        </w:rPr>
        <w:t xml:space="preserve">Abstract: </w:t>
      </w:r>
      <w:r w:rsidRPr="00F15E00">
        <w:rPr>
          <w:i/>
          <w:sz w:val="28"/>
        </w:rPr>
        <w:t>A</w:t>
      </w:r>
      <w:r w:rsidR="002D32DA" w:rsidRPr="00F15E00">
        <w:rPr>
          <w:i/>
          <w:sz w:val="28"/>
        </w:rPr>
        <w:t>utomatic control requires real numbers in</w:t>
      </w:r>
      <w:r w:rsidR="00D063D9" w:rsidRPr="00F15E00">
        <w:rPr>
          <w:i/>
          <w:sz w:val="28"/>
        </w:rPr>
        <w:t xml:space="preserve"> its</w:t>
      </w:r>
      <w:r w:rsidR="002D32DA" w:rsidRPr="00F15E00">
        <w:rPr>
          <w:i/>
          <w:sz w:val="28"/>
        </w:rPr>
        <w:t xml:space="preserve"> calculation</w:t>
      </w:r>
      <w:r w:rsidR="00D063D9" w:rsidRPr="00F15E00">
        <w:rPr>
          <w:i/>
          <w:sz w:val="28"/>
        </w:rPr>
        <w:t>s</w:t>
      </w:r>
      <w:r w:rsidR="002D32DA" w:rsidRPr="00F15E00">
        <w:rPr>
          <w:i/>
          <w:sz w:val="28"/>
        </w:rPr>
        <w:t>. In digital ele</w:t>
      </w:r>
      <w:r w:rsidR="002D32DA" w:rsidRPr="00F15E00">
        <w:rPr>
          <w:i/>
          <w:sz w:val="28"/>
        </w:rPr>
        <w:t>c</w:t>
      </w:r>
      <w:r w:rsidR="002D32DA" w:rsidRPr="00F15E00">
        <w:rPr>
          <w:i/>
          <w:sz w:val="28"/>
        </w:rPr>
        <w:t>tronics, the best approximation to the ring of real numbers is floating point arithm</w:t>
      </w:r>
      <w:r w:rsidR="002D32DA" w:rsidRPr="00F15E00">
        <w:rPr>
          <w:i/>
          <w:sz w:val="28"/>
        </w:rPr>
        <w:t>e</w:t>
      </w:r>
      <w:r w:rsidR="002D32DA" w:rsidRPr="00F15E00">
        <w:rPr>
          <w:i/>
          <w:sz w:val="28"/>
        </w:rPr>
        <w:t>tic. In the paper we present Simulink models for summation, subtraction and multipl</w:t>
      </w:r>
      <w:r w:rsidR="002D32DA" w:rsidRPr="00F15E00">
        <w:rPr>
          <w:i/>
          <w:sz w:val="28"/>
        </w:rPr>
        <w:t>i</w:t>
      </w:r>
      <w:r w:rsidR="002D32DA" w:rsidRPr="00F15E00">
        <w:rPr>
          <w:i/>
          <w:sz w:val="28"/>
        </w:rPr>
        <w:t>cation operations for single floating-point numbers</w:t>
      </w:r>
      <w:r w:rsidR="00FA3FAC" w:rsidRPr="00F15E00">
        <w:rPr>
          <w:i/>
          <w:sz w:val="28"/>
        </w:rPr>
        <w:t>, acco</w:t>
      </w:r>
      <w:r w:rsidRPr="00F15E00">
        <w:rPr>
          <w:i/>
          <w:sz w:val="28"/>
        </w:rPr>
        <w:t>rding to IEEE 754. From them</w:t>
      </w:r>
      <w:r w:rsidR="00FA3FAC" w:rsidRPr="00F15E00">
        <w:rPr>
          <w:i/>
          <w:sz w:val="28"/>
        </w:rPr>
        <w:t xml:space="preserve"> we generate a VHDL</w:t>
      </w:r>
      <w:r w:rsidR="00CE7155" w:rsidRPr="00F15E00">
        <w:rPr>
          <w:i/>
          <w:sz w:val="28"/>
        </w:rPr>
        <w:t xml:space="preserve"> code, which is used to build </w:t>
      </w:r>
      <w:r w:rsidR="00E959A1" w:rsidRPr="00F15E00">
        <w:rPr>
          <w:i/>
          <w:sz w:val="28"/>
        </w:rPr>
        <w:t>simple</w:t>
      </w:r>
      <w:r w:rsidR="00FA3FAC" w:rsidRPr="00F15E00">
        <w:rPr>
          <w:i/>
          <w:sz w:val="28"/>
        </w:rPr>
        <w:t xml:space="preserve"> embedded system </w:t>
      </w:r>
      <w:r w:rsidR="00A048FF" w:rsidRPr="00F15E00">
        <w:rPr>
          <w:i/>
          <w:sz w:val="28"/>
        </w:rPr>
        <w:t>for</w:t>
      </w:r>
      <w:r w:rsidR="00FA3FAC" w:rsidRPr="00F15E00">
        <w:rPr>
          <w:i/>
          <w:sz w:val="28"/>
        </w:rPr>
        <w:t xml:space="preserve"> Spartan 3E FPGA. </w:t>
      </w:r>
      <w:r w:rsidR="004F3F4D" w:rsidRPr="00F15E00">
        <w:rPr>
          <w:i/>
          <w:sz w:val="28"/>
        </w:rPr>
        <w:t>We validate our floating-point units by simulation and exper</w:t>
      </w:r>
      <w:r w:rsidR="004F3F4D" w:rsidRPr="00F15E00">
        <w:rPr>
          <w:i/>
          <w:sz w:val="28"/>
        </w:rPr>
        <w:t>i</w:t>
      </w:r>
      <w:r w:rsidR="004F3F4D" w:rsidRPr="00F15E00">
        <w:rPr>
          <w:i/>
          <w:sz w:val="28"/>
        </w:rPr>
        <w:t>mental procedures.</w:t>
      </w:r>
      <w:r w:rsidR="008A5579" w:rsidRPr="00F15E00">
        <w:rPr>
          <w:i/>
          <w:sz w:val="28"/>
        </w:rPr>
        <w:t xml:space="preserve"> А comparison is made for the r</w:t>
      </w:r>
      <w:r w:rsidR="00E25294" w:rsidRPr="00F15E00">
        <w:rPr>
          <w:i/>
          <w:sz w:val="28"/>
        </w:rPr>
        <w:t>equired chip area</w:t>
      </w:r>
      <w:r w:rsidR="008A5579" w:rsidRPr="00F15E00">
        <w:rPr>
          <w:i/>
          <w:sz w:val="28"/>
        </w:rPr>
        <w:t>,</w:t>
      </w:r>
      <w:r w:rsidR="002C6134" w:rsidRPr="00F15E00">
        <w:rPr>
          <w:i/>
          <w:sz w:val="28"/>
        </w:rPr>
        <w:t xml:space="preserve"> with</w:t>
      </w:r>
      <w:r w:rsidR="00E25294" w:rsidRPr="00F15E00">
        <w:rPr>
          <w:i/>
          <w:sz w:val="28"/>
        </w:rPr>
        <w:t xml:space="preserve"> </w:t>
      </w:r>
      <w:r w:rsidR="007F2FD9" w:rsidRPr="00F15E00">
        <w:rPr>
          <w:i/>
          <w:sz w:val="28"/>
        </w:rPr>
        <w:t>other sol</w:t>
      </w:r>
      <w:r w:rsidR="007F2FD9" w:rsidRPr="00F15E00">
        <w:rPr>
          <w:i/>
          <w:sz w:val="28"/>
        </w:rPr>
        <w:t>u</w:t>
      </w:r>
      <w:r w:rsidR="007F2FD9" w:rsidRPr="00F15E00">
        <w:rPr>
          <w:i/>
          <w:sz w:val="28"/>
        </w:rPr>
        <w:t>tions</w:t>
      </w:r>
      <w:r w:rsidR="00115010" w:rsidRPr="00F15E00">
        <w:rPr>
          <w:i/>
          <w:sz w:val="28"/>
        </w:rPr>
        <w:t>.</w:t>
      </w:r>
    </w:p>
    <w:p w:rsidR="005824E1" w:rsidRPr="00F15E00" w:rsidRDefault="009F50E9" w:rsidP="00F15E00">
      <w:pPr>
        <w:spacing w:before="120"/>
        <w:jc w:val="both"/>
        <w:rPr>
          <w:i/>
          <w:sz w:val="28"/>
        </w:rPr>
      </w:pPr>
      <w:r w:rsidRPr="00F15E00">
        <w:rPr>
          <w:b/>
          <w:i/>
          <w:sz w:val="28"/>
        </w:rPr>
        <w:t xml:space="preserve">Keywords: </w:t>
      </w:r>
      <w:r w:rsidR="006F0D64" w:rsidRPr="00F15E00">
        <w:rPr>
          <w:i/>
          <w:sz w:val="28"/>
        </w:rPr>
        <w:t>floating-point arithmetic, Simulink HDL Coder, embedded systems</w:t>
      </w:r>
      <w:r w:rsidR="008A5579" w:rsidRPr="00F15E00">
        <w:rPr>
          <w:i/>
          <w:sz w:val="28"/>
        </w:rPr>
        <w:t>, IEEE 754</w:t>
      </w:r>
      <w:r w:rsidR="00607597" w:rsidRPr="00F15E00">
        <w:rPr>
          <w:i/>
          <w:sz w:val="28"/>
        </w:rPr>
        <w:t>,</w:t>
      </w:r>
      <w:r w:rsidR="00607597" w:rsidRPr="00F15E00">
        <w:rPr>
          <w:sz w:val="28"/>
          <w:szCs w:val="28"/>
        </w:rPr>
        <w:t xml:space="preserve"> VHDL 2008</w:t>
      </w:r>
      <w:bookmarkStart w:id="0" w:name="_GoBack"/>
      <w:bookmarkEnd w:id="0"/>
    </w:p>
    <w:sectPr w:rsidR="005824E1" w:rsidRPr="00F15E00" w:rsidSect="00DD4A51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C50" w:rsidRDefault="00C15C50" w:rsidP="004A3258">
      <w:r>
        <w:separator/>
      </w:r>
    </w:p>
  </w:endnote>
  <w:endnote w:type="continuationSeparator" w:id="0">
    <w:p w:rsidR="00C15C50" w:rsidRDefault="00C15C50" w:rsidP="004A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C50" w:rsidRDefault="00C15C50" w:rsidP="004A3258">
      <w:r>
        <w:separator/>
      </w:r>
    </w:p>
  </w:footnote>
  <w:footnote w:type="continuationSeparator" w:id="0">
    <w:p w:rsidR="00C15C50" w:rsidRDefault="00C15C50" w:rsidP="004A3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7227"/>
    <w:multiLevelType w:val="hybridMultilevel"/>
    <w:tmpl w:val="4618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73CB0"/>
    <w:multiLevelType w:val="hybridMultilevel"/>
    <w:tmpl w:val="608AF5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7F0"/>
    <w:rsid w:val="00004049"/>
    <w:rsid w:val="00004355"/>
    <w:rsid w:val="00004A43"/>
    <w:rsid w:val="00005676"/>
    <w:rsid w:val="00005D66"/>
    <w:rsid w:val="00006487"/>
    <w:rsid w:val="0000692F"/>
    <w:rsid w:val="00007ECF"/>
    <w:rsid w:val="0001159B"/>
    <w:rsid w:val="00011C76"/>
    <w:rsid w:val="00012063"/>
    <w:rsid w:val="0001332B"/>
    <w:rsid w:val="00014F6D"/>
    <w:rsid w:val="00015AC9"/>
    <w:rsid w:val="0001712E"/>
    <w:rsid w:val="000172A4"/>
    <w:rsid w:val="00021AB5"/>
    <w:rsid w:val="000224C3"/>
    <w:rsid w:val="00022AD8"/>
    <w:rsid w:val="00024035"/>
    <w:rsid w:val="000249CF"/>
    <w:rsid w:val="00025C35"/>
    <w:rsid w:val="000262B3"/>
    <w:rsid w:val="0002733E"/>
    <w:rsid w:val="0002770A"/>
    <w:rsid w:val="000301BB"/>
    <w:rsid w:val="0003024A"/>
    <w:rsid w:val="00035614"/>
    <w:rsid w:val="00036B16"/>
    <w:rsid w:val="000373C5"/>
    <w:rsid w:val="00042915"/>
    <w:rsid w:val="00044158"/>
    <w:rsid w:val="00044764"/>
    <w:rsid w:val="000506A3"/>
    <w:rsid w:val="00054A20"/>
    <w:rsid w:val="00054FFF"/>
    <w:rsid w:val="00055740"/>
    <w:rsid w:val="00063045"/>
    <w:rsid w:val="00064FC4"/>
    <w:rsid w:val="00065AC9"/>
    <w:rsid w:val="00065B95"/>
    <w:rsid w:val="000670D1"/>
    <w:rsid w:val="00067125"/>
    <w:rsid w:val="0006766D"/>
    <w:rsid w:val="00070EBF"/>
    <w:rsid w:val="0007155F"/>
    <w:rsid w:val="00075888"/>
    <w:rsid w:val="0007750D"/>
    <w:rsid w:val="00080732"/>
    <w:rsid w:val="00081912"/>
    <w:rsid w:val="00084C2A"/>
    <w:rsid w:val="00091AC9"/>
    <w:rsid w:val="0009210D"/>
    <w:rsid w:val="0009609A"/>
    <w:rsid w:val="00096C2F"/>
    <w:rsid w:val="00097128"/>
    <w:rsid w:val="00097E0C"/>
    <w:rsid w:val="000A029D"/>
    <w:rsid w:val="000A1531"/>
    <w:rsid w:val="000A1F95"/>
    <w:rsid w:val="000A2BD3"/>
    <w:rsid w:val="000A53EB"/>
    <w:rsid w:val="000A60D3"/>
    <w:rsid w:val="000A720D"/>
    <w:rsid w:val="000B2EF8"/>
    <w:rsid w:val="000B395A"/>
    <w:rsid w:val="000B45FF"/>
    <w:rsid w:val="000B6A23"/>
    <w:rsid w:val="000B7DA8"/>
    <w:rsid w:val="000C0D82"/>
    <w:rsid w:val="000C1584"/>
    <w:rsid w:val="000C791A"/>
    <w:rsid w:val="000C79DB"/>
    <w:rsid w:val="000C7E38"/>
    <w:rsid w:val="000D3847"/>
    <w:rsid w:val="000D3CD9"/>
    <w:rsid w:val="000D72D3"/>
    <w:rsid w:val="000E0623"/>
    <w:rsid w:val="000E0A3A"/>
    <w:rsid w:val="000E11B7"/>
    <w:rsid w:val="000E1FB7"/>
    <w:rsid w:val="000E33F2"/>
    <w:rsid w:val="000E7FC2"/>
    <w:rsid w:val="000F01AF"/>
    <w:rsid w:val="000F0222"/>
    <w:rsid w:val="000F180D"/>
    <w:rsid w:val="000F2B10"/>
    <w:rsid w:val="000F5BBB"/>
    <w:rsid w:val="000F5D9B"/>
    <w:rsid w:val="000F7A94"/>
    <w:rsid w:val="000F7C42"/>
    <w:rsid w:val="00100888"/>
    <w:rsid w:val="001016C7"/>
    <w:rsid w:val="001038BB"/>
    <w:rsid w:val="00106D4F"/>
    <w:rsid w:val="0010790B"/>
    <w:rsid w:val="0011156C"/>
    <w:rsid w:val="001133B2"/>
    <w:rsid w:val="00113D64"/>
    <w:rsid w:val="00115010"/>
    <w:rsid w:val="001205BA"/>
    <w:rsid w:val="00121EAD"/>
    <w:rsid w:val="001231C2"/>
    <w:rsid w:val="0012468C"/>
    <w:rsid w:val="00127CC2"/>
    <w:rsid w:val="00130974"/>
    <w:rsid w:val="00131F08"/>
    <w:rsid w:val="001327B3"/>
    <w:rsid w:val="00133365"/>
    <w:rsid w:val="001334CE"/>
    <w:rsid w:val="00135CDE"/>
    <w:rsid w:val="00136084"/>
    <w:rsid w:val="00136B46"/>
    <w:rsid w:val="00137285"/>
    <w:rsid w:val="00141988"/>
    <w:rsid w:val="00142471"/>
    <w:rsid w:val="00145DAC"/>
    <w:rsid w:val="00150FB5"/>
    <w:rsid w:val="00151717"/>
    <w:rsid w:val="00151F5E"/>
    <w:rsid w:val="00154BFE"/>
    <w:rsid w:val="00155655"/>
    <w:rsid w:val="00156BBA"/>
    <w:rsid w:val="0016064D"/>
    <w:rsid w:val="00162604"/>
    <w:rsid w:val="0016384F"/>
    <w:rsid w:val="00163889"/>
    <w:rsid w:val="001640EC"/>
    <w:rsid w:val="00165826"/>
    <w:rsid w:val="00165D82"/>
    <w:rsid w:val="001720A9"/>
    <w:rsid w:val="00172A47"/>
    <w:rsid w:val="00175D0C"/>
    <w:rsid w:val="00180EB3"/>
    <w:rsid w:val="00180F70"/>
    <w:rsid w:val="00181374"/>
    <w:rsid w:val="00181624"/>
    <w:rsid w:val="00182013"/>
    <w:rsid w:val="00182CB3"/>
    <w:rsid w:val="001831D2"/>
    <w:rsid w:val="00184AEA"/>
    <w:rsid w:val="00186C45"/>
    <w:rsid w:val="001876E6"/>
    <w:rsid w:val="00187BED"/>
    <w:rsid w:val="00190E91"/>
    <w:rsid w:val="0019116C"/>
    <w:rsid w:val="00191E58"/>
    <w:rsid w:val="00193D73"/>
    <w:rsid w:val="00193EE4"/>
    <w:rsid w:val="00194A5D"/>
    <w:rsid w:val="0019545D"/>
    <w:rsid w:val="0019657D"/>
    <w:rsid w:val="00196AD4"/>
    <w:rsid w:val="001A035F"/>
    <w:rsid w:val="001A068F"/>
    <w:rsid w:val="001A27B1"/>
    <w:rsid w:val="001A2926"/>
    <w:rsid w:val="001A41A4"/>
    <w:rsid w:val="001A4450"/>
    <w:rsid w:val="001A61EF"/>
    <w:rsid w:val="001A6A90"/>
    <w:rsid w:val="001B0692"/>
    <w:rsid w:val="001B1C4A"/>
    <w:rsid w:val="001B1E8B"/>
    <w:rsid w:val="001B1EEF"/>
    <w:rsid w:val="001B47D8"/>
    <w:rsid w:val="001B5F0F"/>
    <w:rsid w:val="001B630E"/>
    <w:rsid w:val="001C5685"/>
    <w:rsid w:val="001C72FC"/>
    <w:rsid w:val="001C7CA2"/>
    <w:rsid w:val="001D1895"/>
    <w:rsid w:val="001D3E08"/>
    <w:rsid w:val="001D4DA0"/>
    <w:rsid w:val="001D52D9"/>
    <w:rsid w:val="001D6E8F"/>
    <w:rsid w:val="001D706F"/>
    <w:rsid w:val="001E0F26"/>
    <w:rsid w:val="001E1B5A"/>
    <w:rsid w:val="001E1D9C"/>
    <w:rsid w:val="001E2469"/>
    <w:rsid w:val="001E2D3A"/>
    <w:rsid w:val="001E5648"/>
    <w:rsid w:val="001F0DA4"/>
    <w:rsid w:val="001F1C83"/>
    <w:rsid w:val="001F26AB"/>
    <w:rsid w:val="001F69B6"/>
    <w:rsid w:val="001F6CAC"/>
    <w:rsid w:val="00201310"/>
    <w:rsid w:val="002055B8"/>
    <w:rsid w:val="00212496"/>
    <w:rsid w:val="00213B04"/>
    <w:rsid w:val="0022030F"/>
    <w:rsid w:val="00222469"/>
    <w:rsid w:val="00223475"/>
    <w:rsid w:val="002244EF"/>
    <w:rsid w:val="0022536C"/>
    <w:rsid w:val="002259A4"/>
    <w:rsid w:val="00232FFC"/>
    <w:rsid w:val="002347B0"/>
    <w:rsid w:val="002367A9"/>
    <w:rsid w:val="00236C32"/>
    <w:rsid w:val="002408E0"/>
    <w:rsid w:val="002430E4"/>
    <w:rsid w:val="00244D6D"/>
    <w:rsid w:val="0024505F"/>
    <w:rsid w:val="00247136"/>
    <w:rsid w:val="00247617"/>
    <w:rsid w:val="0025026C"/>
    <w:rsid w:val="00250C83"/>
    <w:rsid w:val="00252345"/>
    <w:rsid w:val="0025366A"/>
    <w:rsid w:val="002561A7"/>
    <w:rsid w:val="002562F1"/>
    <w:rsid w:val="00257B07"/>
    <w:rsid w:val="00260BAF"/>
    <w:rsid w:val="00263ABB"/>
    <w:rsid w:val="002701AB"/>
    <w:rsid w:val="00272052"/>
    <w:rsid w:val="002723D1"/>
    <w:rsid w:val="00273A2B"/>
    <w:rsid w:val="00274034"/>
    <w:rsid w:val="00277086"/>
    <w:rsid w:val="002777F4"/>
    <w:rsid w:val="00282B47"/>
    <w:rsid w:val="00283177"/>
    <w:rsid w:val="00284603"/>
    <w:rsid w:val="00285653"/>
    <w:rsid w:val="00286711"/>
    <w:rsid w:val="002930E3"/>
    <w:rsid w:val="00293A59"/>
    <w:rsid w:val="00295C1A"/>
    <w:rsid w:val="002969C9"/>
    <w:rsid w:val="002A057F"/>
    <w:rsid w:val="002A0D0C"/>
    <w:rsid w:val="002A41B4"/>
    <w:rsid w:val="002A4CD1"/>
    <w:rsid w:val="002A5D73"/>
    <w:rsid w:val="002A6897"/>
    <w:rsid w:val="002A76C7"/>
    <w:rsid w:val="002B0490"/>
    <w:rsid w:val="002B067A"/>
    <w:rsid w:val="002B0805"/>
    <w:rsid w:val="002B1A48"/>
    <w:rsid w:val="002B4B26"/>
    <w:rsid w:val="002B52EB"/>
    <w:rsid w:val="002B7690"/>
    <w:rsid w:val="002B7816"/>
    <w:rsid w:val="002C24D9"/>
    <w:rsid w:val="002C2638"/>
    <w:rsid w:val="002C3018"/>
    <w:rsid w:val="002C488C"/>
    <w:rsid w:val="002C4C82"/>
    <w:rsid w:val="002C4DAC"/>
    <w:rsid w:val="002C6134"/>
    <w:rsid w:val="002C7E2C"/>
    <w:rsid w:val="002D1423"/>
    <w:rsid w:val="002D18D0"/>
    <w:rsid w:val="002D1D45"/>
    <w:rsid w:val="002D32DA"/>
    <w:rsid w:val="002D3B45"/>
    <w:rsid w:val="002D45D7"/>
    <w:rsid w:val="002D4D0F"/>
    <w:rsid w:val="002D569A"/>
    <w:rsid w:val="002D6276"/>
    <w:rsid w:val="002D68B6"/>
    <w:rsid w:val="002D7266"/>
    <w:rsid w:val="002D72D4"/>
    <w:rsid w:val="002E0487"/>
    <w:rsid w:val="002E1157"/>
    <w:rsid w:val="002E13D7"/>
    <w:rsid w:val="002E1592"/>
    <w:rsid w:val="002E29BF"/>
    <w:rsid w:val="002E3468"/>
    <w:rsid w:val="002E446E"/>
    <w:rsid w:val="002E5BD6"/>
    <w:rsid w:val="002E7B98"/>
    <w:rsid w:val="002F1758"/>
    <w:rsid w:val="002F4CD7"/>
    <w:rsid w:val="002F4F19"/>
    <w:rsid w:val="002F5F1D"/>
    <w:rsid w:val="002F7E55"/>
    <w:rsid w:val="003020F5"/>
    <w:rsid w:val="00304DAB"/>
    <w:rsid w:val="0030516E"/>
    <w:rsid w:val="0030616E"/>
    <w:rsid w:val="003062A8"/>
    <w:rsid w:val="00312147"/>
    <w:rsid w:val="00312409"/>
    <w:rsid w:val="00312CE5"/>
    <w:rsid w:val="0031326D"/>
    <w:rsid w:val="0031486B"/>
    <w:rsid w:val="00322264"/>
    <w:rsid w:val="0032539C"/>
    <w:rsid w:val="00325D40"/>
    <w:rsid w:val="00326F29"/>
    <w:rsid w:val="00331532"/>
    <w:rsid w:val="0033238C"/>
    <w:rsid w:val="0033304B"/>
    <w:rsid w:val="00333799"/>
    <w:rsid w:val="003338B0"/>
    <w:rsid w:val="00333A6E"/>
    <w:rsid w:val="003357BD"/>
    <w:rsid w:val="003362F5"/>
    <w:rsid w:val="003367B6"/>
    <w:rsid w:val="00336925"/>
    <w:rsid w:val="00336E17"/>
    <w:rsid w:val="00336E21"/>
    <w:rsid w:val="00340ECE"/>
    <w:rsid w:val="00342724"/>
    <w:rsid w:val="00343549"/>
    <w:rsid w:val="0034411D"/>
    <w:rsid w:val="003445A2"/>
    <w:rsid w:val="00344667"/>
    <w:rsid w:val="00345A61"/>
    <w:rsid w:val="00346652"/>
    <w:rsid w:val="00346DF4"/>
    <w:rsid w:val="00350644"/>
    <w:rsid w:val="003532FA"/>
    <w:rsid w:val="00355AA0"/>
    <w:rsid w:val="00356671"/>
    <w:rsid w:val="00357C19"/>
    <w:rsid w:val="00360D3A"/>
    <w:rsid w:val="00360DDE"/>
    <w:rsid w:val="00361033"/>
    <w:rsid w:val="00361493"/>
    <w:rsid w:val="003621B0"/>
    <w:rsid w:val="0036249D"/>
    <w:rsid w:val="003643A0"/>
    <w:rsid w:val="003652F3"/>
    <w:rsid w:val="003666A2"/>
    <w:rsid w:val="003677A3"/>
    <w:rsid w:val="0037139D"/>
    <w:rsid w:val="00371582"/>
    <w:rsid w:val="00371B95"/>
    <w:rsid w:val="00371EF7"/>
    <w:rsid w:val="00375878"/>
    <w:rsid w:val="0037783A"/>
    <w:rsid w:val="00377C43"/>
    <w:rsid w:val="003818E8"/>
    <w:rsid w:val="00382D7E"/>
    <w:rsid w:val="00383B84"/>
    <w:rsid w:val="00385FB3"/>
    <w:rsid w:val="0038618E"/>
    <w:rsid w:val="003864FD"/>
    <w:rsid w:val="00394322"/>
    <w:rsid w:val="003953E5"/>
    <w:rsid w:val="00395540"/>
    <w:rsid w:val="00395C15"/>
    <w:rsid w:val="003976F0"/>
    <w:rsid w:val="003A3A89"/>
    <w:rsid w:val="003A7722"/>
    <w:rsid w:val="003B4C74"/>
    <w:rsid w:val="003B50D8"/>
    <w:rsid w:val="003B782D"/>
    <w:rsid w:val="003C187B"/>
    <w:rsid w:val="003C1AD8"/>
    <w:rsid w:val="003C227D"/>
    <w:rsid w:val="003C27E3"/>
    <w:rsid w:val="003C29FB"/>
    <w:rsid w:val="003C2D4A"/>
    <w:rsid w:val="003C67AE"/>
    <w:rsid w:val="003D21A7"/>
    <w:rsid w:val="003D2548"/>
    <w:rsid w:val="003D52E1"/>
    <w:rsid w:val="003D6352"/>
    <w:rsid w:val="003E068F"/>
    <w:rsid w:val="003E0DC9"/>
    <w:rsid w:val="003E149A"/>
    <w:rsid w:val="003E38C7"/>
    <w:rsid w:val="003E7E22"/>
    <w:rsid w:val="003F1837"/>
    <w:rsid w:val="003F18CE"/>
    <w:rsid w:val="003F2033"/>
    <w:rsid w:val="003F256B"/>
    <w:rsid w:val="003F2843"/>
    <w:rsid w:val="0040075A"/>
    <w:rsid w:val="00402D12"/>
    <w:rsid w:val="00405B1A"/>
    <w:rsid w:val="00406057"/>
    <w:rsid w:val="0040728A"/>
    <w:rsid w:val="00407BAC"/>
    <w:rsid w:val="00413AED"/>
    <w:rsid w:val="00414D46"/>
    <w:rsid w:val="00415D43"/>
    <w:rsid w:val="00417424"/>
    <w:rsid w:val="004205D6"/>
    <w:rsid w:val="004219FE"/>
    <w:rsid w:val="004240A8"/>
    <w:rsid w:val="00424FCA"/>
    <w:rsid w:val="0043067B"/>
    <w:rsid w:val="00430A7C"/>
    <w:rsid w:val="00430E14"/>
    <w:rsid w:val="004427CE"/>
    <w:rsid w:val="004434FF"/>
    <w:rsid w:val="00444A13"/>
    <w:rsid w:val="004452B8"/>
    <w:rsid w:val="00445BD8"/>
    <w:rsid w:val="004500A2"/>
    <w:rsid w:val="00450979"/>
    <w:rsid w:val="00451069"/>
    <w:rsid w:val="004535CE"/>
    <w:rsid w:val="004536ED"/>
    <w:rsid w:val="00453FAA"/>
    <w:rsid w:val="00454C35"/>
    <w:rsid w:val="004577F9"/>
    <w:rsid w:val="00466AE6"/>
    <w:rsid w:val="00470812"/>
    <w:rsid w:val="00470FF5"/>
    <w:rsid w:val="004711E8"/>
    <w:rsid w:val="00471A98"/>
    <w:rsid w:val="004748F3"/>
    <w:rsid w:val="00477EBB"/>
    <w:rsid w:val="00482247"/>
    <w:rsid w:val="004845B0"/>
    <w:rsid w:val="00484737"/>
    <w:rsid w:val="00484A49"/>
    <w:rsid w:val="00491131"/>
    <w:rsid w:val="004950FB"/>
    <w:rsid w:val="0049518A"/>
    <w:rsid w:val="004A099C"/>
    <w:rsid w:val="004A3258"/>
    <w:rsid w:val="004A4B59"/>
    <w:rsid w:val="004A5099"/>
    <w:rsid w:val="004A677D"/>
    <w:rsid w:val="004A6E62"/>
    <w:rsid w:val="004B32DF"/>
    <w:rsid w:val="004B7C9F"/>
    <w:rsid w:val="004B7F86"/>
    <w:rsid w:val="004C2736"/>
    <w:rsid w:val="004C3B95"/>
    <w:rsid w:val="004C4959"/>
    <w:rsid w:val="004C49ED"/>
    <w:rsid w:val="004C7146"/>
    <w:rsid w:val="004D03C2"/>
    <w:rsid w:val="004D0840"/>
    <w:rsid w:val="004D2218"/>
    <w:rsid w:val="004D37BA"/>
    <w:rsid w:val="004D58F8"/>
    <w:rsid w:val="004E00CF"/>
    <w:rsid w:val="004E3A9E"/>
    <w:rsid w:val="004F3F4D"/>
    <w:rsid w:val="00503C66"/>
    <w:rsid w:val="00505F06"/>
    <w:rsid w:val="005074F2"/>
    <w:rsid w:val="005117F0"/>
    <w:rsid w:val="005126E1"/>
    <w:rsid w:val="0051686F"/>
    <w:rsid w:val="00516FD5"/>
    <w:rsid w:val="00521352"/>
    <w:rsid w:val="005216CF"/>
    <w:rsid w:val="00522D49"/>
    <w:rsid w:val="005243E0"/>
    <w:rsid w:val="00525334"/>
    <w:rsid w:val="00525788"/>
    <w:rsid w:val="005342D7"/>
    <w:rsid w:val="005350D0"/>
    <w:rsid w:val="005361FF"/>
    <w:rsid w:val="00536965"/>
    <w:rsid w:val="0053720E"/>
    <w:rsid w:val="0053759A"/>
    <w:rsid w:val="00541DB8"/>
    <w:rsid w:val="005451F3"/>
    <w:rsid w:val="0055043E"/>
    <w:rsid w:val="00550AE4"/>
    <w:rsid w:val="00552BC8"/>
    <w:rsid w:val="00553DB4"/>
    <w:rsid w:val="00557DCB"/>
    <w:rsid w:val="005616AD"/>
    <w:rsid w:val="00561A8E"/>
    <w:rsid w:val="00562EAE"/>
    <w:rsid w:val="005650C0"/>
    <w:rsid w:val="005662AA"/>
    <w:rsid w:val="0056689A"/>
    <w:rsid w:val="00571971"/>
    <w:rsid w:val="00574496"/>
    <w:rsid w:val="00574FE1"/>
    <w:rsid w:val="0058122F"/>
    <w:rsid w:val="00581B29"/>
    <w:rsid w:val="005824E1"/>
    <w:rsid w:val="00582F47"/>
    <w:rsid w:val="005837DF"/>
    <w:rsid w:val="00585C09"/>
    <w:rsid w:val="00585CE9"/>
    <w:rsid w:val="00592304"/>
    <w:rsid w:val="005955AD"/>
    <w:rsid w:val="0059717E"/>
    <w:rsid w:val="005A190B"/>
    <w:rsid w:val="005A3363"/>
    <w:rsid w:val="005A5271"/>
    <w:rsid w:val="005A7006"/>
    <w:rsid w:val="005B2535"/>
    <w:rsid w:val="005B3A5B"/>
    <w:rsid w:val="005C1267"/>
    <w:rsid w:val="005C14EF"/>
    <w:rsid w:val="005C21C4"/>
    <w:rsid w:val="005C34B7"/>
    <w:rsid w:val="005C3A36"/>
    <w:rsid w:val="005C3DB0"/>
    <w:rsid w:val="005C4BE9"/>
    <w:rsid w:val="005C4DF4"/>
    <w:rsid w:val="005C568F"/>
    <w:rsid w:val="005C56DF"/>
    <w:rsid w:val="005C7635"/>
    <w:rsid w:val="005D03E2"/>
    <w:rsid w:val="005D317B"/>
    <w:rsid w:val="005D3789"/>
    <w:rsid w:val="005D6273"/>
    <w:rsid w:val="005E28C0"/>
    <w:rsid w:val="005E2DE6"/>
    <w:rsid w:val="005E40EE"/>
    <w:rsid w:val="005E43E0"/>
    <w:rsid w:val="005E459B"/>
    <w:rsid w:val="005E4B83"/>
    <w:rsid w:val="005E5514"/>
    <w:rsid w:val="005E58E3"/>
    <w:rsid w:val="005F241D"/>
    <w:rsid w:val="005F4A0E"/>
    <w:rsid w:val="005F7C4B"/>
    <w:rsid w:val="00600E9B"/>
    <w:rsid w:val="00601428"/>
    <w:rsid w:val="006032F8"/>
    <w:rsid w:val="00603C7D"/>
    <w:rsid w:val="00603D53"/>
    <w:rsid w:val="00604BB8"/>
    <w:rsid w:val="00605E3E"/>
    <w:rsid w:val="006067CD"/>
    <w:rsid w:val="0060687B"/>
    <w:rsid w:val="00607597"/>
    <w:rsid w:val="0061159E"/>
    <w:rsid w:val="00611B73"/>
    <w:rsid w:val="006152D3"/>
    <w:rsid w:val="00616D3A"/>
    <w:rsid w:val="00617335"/>
    <w:rsid w:val="00617622"/>
    <w:rsid w:val="006177DC"/>
    <w:rsid w:val="00624EB7"/>
    <w:rsid w:val="00625FBC"/>
    <w:rsid w:val="00627E3A"/>
    <w:rsid w:val="00627F33"/>
    <w:rsid w:val="00630265"/>
    <w:rsid w:val="00632C1F"/>
    <w:rsid w:val="0063515C"/>
    <w:rsid w:val="006400C4"/>
    <w:rsid w:val="0064053D"/>
    <w:rsid w:val="006425AF"/>
    <w:rsid w:val="00642920"/>
    <w:rsid w:val="00645B62"/>
    <w:rsid w:val="0064673E"/>
    <w:rsid w:val="00647089"/>
    <w:rsid w:val="006507DA"/>
    <w:rsid w:val="00653541"/>
    <w:rsid w:val="00657122"/>
    <w:rsid w:val="006571A5"/>
    <w:rsid w:val="006634F4"/>
    <w:rsid w:val="00665F84"/>
    <w:rsid w:val="00667FC9"/>
    <w:rsid w:val="00671602"/>
    <w:rsid w:val="0067231C"/>
    <w:rsid w:val="00673CD4"/>
    <w:rsid w:val="00675A56"/>
    <w:rsid w:val="00676333"/>
    <w:rsid w:val="00677A38"/>
    <w:rsid w:val="00677B38"/>
    <w:rsid w:val="00677C1D"/>
    <w:rsid w:val="006802E1"/>
    <w:rsid w:val="00682062"/>
    <w:rsid w:val="006831E4"/>
    <w:rsid w:val="006840CE"/>
    <w:rsid w:val="00685771"/>
    <w:rsid w:val="00687F2D"/>
    <w:rsid w:val="00692B1C"/>
    <w:rsid w:val="006940D1"/>
    <w:rsid w:val="006A1F4B"/>
    <w:rsid w:val="006A2F39"/>
    <w:rsid w:val="006B5A92"/>
    <w:rsid w:val="006B5F09"/>
    <w:rsid w:val="006B6566"/>
    <w:rsid w:val="006B7FD9"/>
    <w:rsid w:val="006C03E9"/>
    <w:rsid w:val="006C33F8"/>
    <w:rsid w:val="006C4CA2"/>
    <w:rsid w:val="006C65F8"/>
    <w:rsid w:val="006C6A3E"/>
    <w:rsid w:val="006C7418"/>
    <w:rsid w:val="006D0EA3"/>
    <w:rsid w:val="006D1C31"/>
    <w:rsid w:val="006D3CE9"/>
    <w:rsid w:val="006D5C7B"/>
    <w:rsid w:val="006D5E56"/>
    <w:rsid w:val="006D7A62"/>
    <w:rsid w:val="006E51BB"/>
    <w:rsid w:val="006E5FE7"/>
    <w:rsid w:val="006F0D64"/>
    <w:rsid w:val="006F4C43"/>
    <w:rsid w:val="006F5952"/>
    <w:rsid w:val="006F6030"/>
    <w:rsid w:val="006F675A"/>
    <w:rsid w:val="007000EE"/>
    <w:rsid w:val="00700DD2"/>
    <w:rsid w:val="00700F66"/>
    <w:rsid w:val="00703873"/>
    <w:rsid w:val="007038D2"/>
    <w:rsid w:val="00705580"/>
    <w:rsid w:val="0070581B"/>
    <w:rsid w:val="00706761"/>
    <w:rsid w:val="007067F4"/>
    <w:rsid w:val="007079DC"/>
    <w:rsid w:val="00707A25"/>
    <w:rsid w:val="00710DDA"/>
    <w:rsid w:val="0071114F"/>
    <w:rsid w:val="00713C40"/>
    <w:rsid w:val="007152B0"/>
    <w:rsid w:val="00715957"/>
    <w:rsid w:val="00715C9F"/>
    <w:rsid w:val="007164E7"/>
    <w:rsid w:val="00716C19"/>
    <w:rsid w:val="007173BB"/>
    <w:rsid w:val="00717E05"/>
    <w:rsid w:val="007204A6"/>
    <w:rsid w:val="007213F0"/>
    <w:rsid w:val="00721FDC"/>
    <w:rsid w:val="007225F3"/>
    <w:rsid w:val="007247E4"/>
    <w:rsid w:val="00725AD3"/>
    <w:rsid w:val="007300AC"/>
    <w:rsid w:val="00730220"/>
    <w:rsid w:val="007338A7"/>
    <w:rsid w:val="00735129"/>
    <w:rsid w:val="00735C03"/>
    <w:rsid w:val="00741A61"/>
    <w:rsid w:val="00742A55"/>
    <w:rsid w:val="00743CC3"/>
    <w:rsid w:val="00743E9D"/>
    <w:rsid w:val="00744E0B"/>
    <w:rsid w:val="0074534F"/>
    <w:rsid w:val="007455C2"/>
    <w:rsid w:val="00746AAA"/>
    <w:rsid w:val="00751670"/>
    <w:rsid w:val="00753978"/>
    <w:rsid w:val="00753F07"/>
    <w:rsid w:val="007546FE"/>
    <w:rsid w:val="00756FF9"/>
    <w:rsid w:val="0075797A"/>
    <w:rsid w:val="00760776"/>
    <w:rsid w:val="00760BE7"/>
    <w:rsid w:val="0076260B"/>
    <w:rsid w:val="00762ACF"/>
    <w:rsid w:val="00763F41"/>
    <w:rsid w:val="00765096"/>
    <w:rsid w:val="00765278"/>
    <w:rsid w:val="0076573C"/>
    <w:rsid w:val="0077070A"/>
    <w:rsid w:val="00772F36"/>
    <w:rsid w:val="00773559"/>
    <w:rsid w:val="007742DE"/>
    <w:rsid w:val="00775741"/>
    <w:rsid w:val="007769AC"/>
    <w:rsid w:val="00776D91"/>
    <w:rsid w:val="00777A98"/>
    <w:rsid w:val="00780EF9"/>
    <w:rsid w:val="00780F59"/>
    <w:rsid w:val="0078162C"/>
    <w:rsid w:val="007823DF"/>
    <w:rsid w:val="00783AA9"/>
    <w:rsid w:val="00784C05"/>
    <w:rsid w:val="007857A0"/>
    <w:rsid w:val="00786C7E"/>
    <w:rsid w:val="00787897"/>
    <w:rsid w:val="00790ADE"/>
    <w:rsid w:val="007916AF"/>
    <w:rsid w:val="00791844"/>
    <w:rsid w:val="00794753"/>
    <w:rsid w:val="00794BDD"/>
    <w:rsid w:val="007977A3"/>
    <w:rsid w:val="007A1D0E"/>
    <w:rsid w:val="007A273D"/>
    <w:rsid w:val="007A3687"/>
    <w:rsid w:val="007A652D"/>
    <w:rsid w:val="007B6230"/>
    <w:rsid w:val="007C3C65"/>
    <w:rsid w:val="007C4FF9"/>
    <w:rsid w:val="007C65C1"/>
    <w:rsid w:val="007C77C8"/>
    <w:rsid w:val="007D3388"/>
    <w:rsid w:val="007D3405"/>
    <w:rsid w:val="007D462B"/>
    <w:rsid w:val="007D4E45"/>
    <w:rsid w:val="007D627B"/>
    <w:rsid w:val="007D6592"/>
    <w:rsid w:val="007D6658"/>
    <w:rsid w:val="007D6D5C"/>
    <w:rsid w:val="007D6E29"/>
    <w:rsid w:val="007D7529"/>
    <w:rsid w:val="007E0483"/>
    <w:rsid w:val="007E0D3D"/>
    <w:rsid w:val="007E4589"/>
    <w:rsid w:val="007E5286"/>
    <w:rsid w:val="007E5C07"/>
    <w:rsid w:val="007E6F47"/>
    <w:rsid w:val="007F00A1"/>
    <w:rsid w:val="007F0B63"/>
    <w:rsid w:val="007F0DD9"/>
    <w:rsid w:val="007F1030"/>
    <w:rsid w:val="007F2BD2"/>
    <w:rsid w:val="007F2D5D"/>
    <w:rsid w:val="007F2FD9"/>
    <w:rsid w:val="007F4B83"/>
    <w:rsid w:val="007F6CED"/>
    <w:rsid w:val="00802720"/>
    <w:rsid w:val="00810D99"/>
    <w:rsid w:val="00812D5B"/>
    <w:rsid w:val="008139F4"/>
    <w:rsid w:val="00814CCF"/>
    <w:rsid w:val="00816974"/>
    <w:rsid w:val="00817DD6"/>
    <w:rsid w:val="00817E6A"/>
    <w:rsid w:val="00820F64"/>
    <w:rsid w:val="00822860"/>
    <w:rsid w:val="00822E7E"/>
    <w:rsid w:val="00825C5E"/>
    <w:rsid w:val="008268B6"/>
    <w:rsid w:val="00827223"/>
    <w:rsid w:val="00827D8C"/>
    <w:rsid w:val="0083081D"/>
    <w:rsid w:val="0083195A"/>
    <w:rsid w:val="008320B5"/>
    <w:rsid w:val="00833A53"/>
    <w:rsid w:val="008408D9"/>
    <w:rsid w:val="00843EDC"/>
    <w:rsid w:val="008464B0"/>
    <w:rsid w:val="00846C18"/>
    <w:rsid w:val="00847A8D"/>
    <w:rsid w:val="00847C71"/>
    <w:rsid w:val="00853D61"/>
    <w:rsid w:val="0085500B"/>
    <w:rsid w:val="008564DB"/>
    <w:rsid w:val="00857727"/>
    <w:rsid w:val="00860D89"/>
    <w:rsid w:val="00860DA4"/>
    <w:rsid w:val="00861DE3"/>
    <w:rsid w:val="00865E6F"/>
    <w:rsid w:val="008676D1"/>
    <w:rsid w:val="008720A9"/>
    <w:rsid w:val="008725F4"/>
    <w:rsid w:val="00872D09"/>
    <w:rsid w:val="00876CCE"/>
    <w:rsid w:val="008773B8"/>
    <w:rsid w:val="008774FA"/>
    <w:rsid w:val="00877B60"/>
    <w:rsid w:val="00880104"/>
    <w:rsid w:val="00880EAF"/>
    <w:rsid w:val="008816C9"/>
    <w:rsid w:val="00881BE5"/>
    <w:rsid w:val="00881F7B"/>
    <w:rsid w:val="0088257A"/>
    <w:rsid w:val="008843CC"/>
    <w:rsid w:val="00885FAC"/>
    <w:rsid w:val="00892D15"/>
    <w:rsid w:val="008958F7"/>
    <w:rsid w:val="008A2566"/>
    <w:rsid w:val="008A5579"/>
    <w:rsid w:val="008B0ACC"/>
    <w:rsid w:val="008B514D"/>
    <w:rsid w:val="008C1941"/>
    <w:rsid w:val="008C1E6A"/>
    <w:rsid w:val="008C5403"/>
    <w:rsid w:val="008C6444"/>
    <w:rsid w:val="008D0A27"/>
    <w:rsid w:val="008D2AFC"/>
    <w:rsid w:val="008D319C"/>
    <w:rsid w:val="008D4227"/>
    <w:rsid w:val="008D6975"/>
    <w:rsid w:val="008E136A"/>
    <w:rsid w:val="008E29FB"/>
    <w:rsid w:val="008E634A"/>
    <w:rsid w:val="008E6E67"/>
    <w:rsid w:val="008F030F"/>
    <w:rsid w:val="008F3A3D"/>
    <w:rsid w:val="008F4D13"/>
    <w:rsid w:val="008F5309"/>
    <w:rsid w:val="008F6B2B"/>
    <w:rsid w:val="008F6EF2"/>
    <w:rsid w:val="008F7265"/>
    <w:rsid w:val="00903F9B"/>
    <w:rsid w:val="00907CC8"/>
    <w:rsid w:val="0091625B"/>
    <w:rsid w:val="00916CCC"/>
    <w:rsid w:val="00917C5B"/>
    <w:rsid w:val="00923411"/>
    <w:rsid w:val="00923BFB"/>
    <w:rsid w:val="009312ED"/>
    <w:rsid w:val="00931A43"/>
    <w:rsid w:val="009336DA"/>
    <w:rsid w:val="009338F2"/>
    <w:rsid w:val="0093523D"/>
    <w:rsid w:val="009363DF"/>
    <w:rsid w:val="00940D82"/>
    <w:rsid w:val="00940E30"/>
    <w:rsid w:val="00941D31"/>
    <w:rsid w:val="00942450"/>
    <w:rsid w:val="00943CCF"/>
    <w:rsid w:val="00944FA0"/>
    <w:rsid w:val="00945E71"/>
    <w:rsid w:val="00947472"/>
    <w:rsid w:val="00950EAE"/>
    <w:rsid w:val="00951F61"/>
    <w:rsid w:val="009540E9"/>
    <w:rsid w:val="009559AB"/>
    <w:rsid w:val="00957080"/>
    <w:rsid w:val="00957809"/>
    <w:rsid w:val="00961871"/>
    <w:rsid w:val="00963ACE"/>
    <w:rsid w:val="00970416"/>
    <w:rsid w:val="00973767"/>
    <w:rsid w:val="0097493F"/>
    <w:rsid w:val="00976C50"/>
    <w:rsid w:val="00980CB6"/>
    <w:rsid w:val="0098225E"/>
    <w:rsid w:val="00985E26"/>
    <w:rsid w:val="0098712C"/>
    <w:rsid w:val="00990265"/>
    <w:rsid w:val="00991050"/>
    <w:rsid w:val="009912D7"/>
    <w:rsid w:val="00992C78"/>
    <w:rsid w:val="00993539"/>
    <w:rsid w:val="0099741F"/>
    <w:rsid w:val="009A0B4E"/>
    <w:rsid w:val="009A1DD3"/>
    <w:rsid w:val="009A3A22"/>
    <w:rsid w:val="009A686A"/>
    <w:rsid w:val="009A6BB1"/>
    <w:rsid w:val="009A6F16"/>
    <w:rsid w:val="009A6F49"/>
    <w:rsid w:val="009A74DA"/>
    <w:rsid w:val="009B13AB"/>
    <w:rsid w:val="009B16FF"/>
    <w:rsid w:val="009B7880"/>
    <w:rsid w:val="009B7D9D"/>
    <w:rsid w:val="009C3345"/>
    <w:rsid w:val="009C36E5"/>
    <w:rsid w:val="009C41D2"/>
    <w:rsid w:val="009C65F8"/>
    <w:rsid w:val="009D2CB6"/>
    <w:rsid w:val="009D2DE1"/>
    <w:rsid w:val="009D53F3"/>
    <w:rsid w:val="009E2157"/>
    <w:rsid w:val="009E24A5"/>
    <w:rsid w:val="009F056A"/>
    <w:rsid w:val="009F0A15"/>
    <w:rsid w:val="009F18F2"/>
    <w:rsid w:val="009F209A"/>
    <w:rsid w:val="009F21EF"/>
    <w:rsid w:val="009F30B0"/>
    <w:rsid w:val="009F3162"/>
    <w:rsid w:val="009F4345"/>
    <w:rsid w:val="009F49F1"/>
    <w:rsid w:val="009F4C74"/>
    <w:rsid w:val="009F50E9"/>
    <w:rsid w:val="009F663A"/>
    <w:rsid w:val="00A0186D"/>
    <w:rsid w:val="00A01F4A"/>
    <w:rsid w:val="00A0333F"/>
    <w:rsid w:val="00A035F8"/>
    <w:rsid w:val="00A048FF"/>
    <w:rsid w:val="00A14E79"/>
    <w:rsid w:val="00A15795"/>
    <w:rsid w:val="00A15B56"/>
    <w:rsid w:val="00A16438"/>
    <w:rsid w:val="00A1738F"/>
    <w:rsid w:val="00A20A5C"/>
    <w:rsid w:val="00A26A48"/>
    <w:rsid w:val="00A27069"/>
    <w:rsid w:val="00A27B18"/>
    <w:rsid w:val="00A30340"/>
    <w:rsid w:val="00A30C17"/>
    <w:rsid w:val="00A31895"/>
    <w:rsid w:val="00A33377"/>
    <w:rsid w:val="00A337DE"/>
    <w:rsid w:val="00A33D5B"/>
    <w:rsid w:val="00A33F8D"/>
    <w:rsid w:val="00A374A5"/>
    <w:rsid w:val="00A41C81"/>
    <w:rsid w:val="00A43748"/>
    <w:rsid w:val="00A43C4B"/>
    <w:rsid w:val="00A44849"/>
    <w:rsid w:val="00A44C6E"/>
    <w:rsid w:val="00A44DAB"/>
    <w:rsid w:val="00A4770D"/>
    <w:rsid w:val="00A52131"/>
    <w:rsid w:val="00A57701"/>
    <w:rsid w:val="00A61B50"/>
    <w:rsid w:val="00A62682"/>
    <w:rsid w:val="00A64C9B"/>
    <w:rsid w:val="00A7004C"/>
    <w:rsid w:val="00A721F5"/>
    <w:rsid w:val="00A74B42"/>
    <w:rsid w:val="00A74F82"/>
    <w:rsid w:val="00A75D87"/>
    <w:rsid w:val="00A76367"/>
    <w:rsid w:val="00A8193D"/>
    <w:rsid w:val="00A8321E"/>
    <w:rsid w:val="00A83995"/>
    <w:rsid w:val="00A84306"/>
    <w:rsid w:val="00A849C5"/>
    <w:rsid w:val="00A85151"/>
    <w:rsid w:val="00A86606"/>
    <w:rsid w:val="00A91235"/>
    <w:rsid w:val="00A921FC"/>
    <w:rsid w:val="00A9243C"/>
    <w:rsid w:val="00A94576"/>
    <w:rsid w:val="00A955BD"/>
    <w:rsid w:val="00A95679"/>
    <w:rsid w:val="00A976BC"/>
    <w:rsid w:val="00A97F03"/>
    <w:rsid w:val="00AA414D"/>
    <w:rsid w:val="00AA4325"/>
    <w:rsid w:val="00AB0EA1"/>
    <w:rsid w:val="00AB116E"/>
    <w:rsid w:val="00AB2DCB"/>
    <w:rsid w:val="00AB7674"/>
    <w:rsid w:val="00AC1A55"/>
    <w:rsid w:val="00AC1EA5"/>
    <w:rsid w:val="00AC20CE"/>
    <w:rsid w:val="00AC3C02"/>
    <w:rsid w:val="00AC4754"/>
    <w:rsid w:val="00AC4BB4"/>
    <w:rsid w:val="00AC6195"/>
    <w:rsid w:val="00AC66E1"/>
    <w:rsid w:val="00AC68C2"/>
    <w:rsid w:val="00AC7E89"/>
    <w:rsid w:val="00AD203A"/>
    <w:rsid w:val="00AD2776"/>
    <w:rsid w:val="00AD32E3"/>
    <w:rsid w:val="00AD5D3D"/>
    <w:rsid w:val="00AD70EC"/>
    <w:rsid w:val="00AE14CA"/>
    <w:rsid w:val="00AE24BF"/>
    <w:rsid w:val="00AE63BD"/>
    <w:rsid w:val="00AE6ECD"/>
    <w:rsid w:val="00AF1CAE"/>
    <w:rsid w:val="00AF6460"/>
    <w:rsid w:val="00AF6F9E"/>
    <w:rsid w:val="00B0012A"/>
    <w:rsid w:val="00B0338E"/>
    <w:rsid w:val="00B03675"/>
    <w:rsid w:val="00B05913"/>
    <w:rsid w:val="00B072AF"/>
    <w:rsid w:val="00B10928"/>
    <w:rsid w:val="00B11132"/>
    <w:rsid w:val="00B1381D"/>
    <w:rsid w:val="00B139D7"/>
    <w:rsid w:val="00B13D05"/>
    <w:rsid w:val="00B14CB9"/>
    <w:rsid w:val="00B158EB"/>
    <w:rsid w:val="00B16C69"/>
    <w:rsid w:val="00B16DBA"/>
    <w:rsid w:val="00B17204"/>
    <w:rsid w:val="00B2200A"/>
    <w:rsid w:val="00B234C7"/>
    <w:rsid w:val="00B23AD3"/>
    <w:rsid w:val="00B2434E"/>
    <w:rsid w:val="00B24BD3"/>
    <w:rsid w:val="00B26556"/>
    <w:rsid w:val="00B27D0D"/>
    <w:rsid w:val="00B302BB"/>
    <w:rsid w:val="00B31083"/>
    <w:rsid w:val="00B32416"/>
    <w:rsid w:val="00B32495"/>
    <w:rsid w:val="00B342C0"/>
    <w:rsid w:val="00B354D8"/>
    <w:rsid w:val="00B35DCA"/>
    <w:rsid w:val="00B37533"/>
    <w:rsid w:val="00B41AD0"/>
    <w:rsid w:val="00B42BC4"/>
    <w:rsid w:val="00B43F58"/>
    <w:rsid w:val="00B45F0C"/>
    <w:rsid w:val="00B464DA"/>
    <w:rsid w:val="00B50BD3"/>
    <w:rsid w:val="00B520C9"/>
    <w:rsid w:val="00B524A8"/>
    <w:rsid w:val="00B53F99"/>
    <w:rsid w:val="00B55343"/>
    <w:rsid w:val="00B55A41"/>
    <w:rsid w:val="00B57D42"/>
    <w:rsid w:val="00B61173"/>
    <w:rsid w:val="00B61B7B"/>
    <w:rsid w:val="00B6209E"/>
    <w:rsid w:val="00B6320D"/>
    <w:rsid w:val="00B633C0"/>
    <w:rsid w:val="00B664D6"/>
    <w:rsid w:val="00B72345"/>
    <w:rsid w:val="00B73980"/>
    <w:rsid w:val="00B74AC3"/>
    <w:rsid w:val="00B75BD1"/>
    <w:rsid w:val="00B75EE7"/>
    <w:rsid w:val="00B81A7F"/>
    <w:rsid w:val="00B82612"/>
    <w:rsid w:val="00B82732"/>
    <w:rsid w:val="00B829E0"/>
    <w:rsid w:val="00B82A38"/>
    <w:rsid w:val="00B86598"/>
    <w:rsid w:val="00B8687A"/>
    <w:rsid w:val="00B86A2B"/>
    <w:rsid w:val="00B8713C"/>
    <w:rsid w:val="00B908FA"/>
    <w:rsid w:val="00B921E9"/>
    <w:rsid w:val="00B92606"/>
    <w:rsid w:val="00B92EF6"/>
    <w:rsid w:val="00B948A1"/>
    <w:rsid w:val="00B9743A"/>
    <w:rsid w:val="00BA0539"/>
    <w:rsid w:val="00BA068B"/>
    <w:rsid w:val="00BA0C2B"/>
    <w:rsid w:val="00BA1567"/>
    <w:rsid w:val="00BA339C"/>
    <w:rsid w:val="00BA465D"/>
    <w:rsid w:val="00BB050A"/>
    <w:rsid w:val="00BB2AD6"/>
    <w:rsid w:val="00BB5010"/>
    <w:rsid w:val="00BB6076"/>
    <w:rsid w:val="00BD018D"/>
    <w:rsid w:val="00BD2B31"/>
    <w:rsid w:val="00BD2C4F"/>
    <w:rsid w:val="00BD40D3"/>
    <w:rsid w:val="00BD671B"/>
    <w:rsid w:val="00BD67EE"/>
    <w:rsid w:val="00BE20BD"/>
    <w:rsid w:val="00BE3A46"/>
    <w:rsid w:val="00BE5AE0"/>
    <w:rsid w:val="00BE65BA"/>
    <w:rsid w:val="00BE6EF6"/>
    <w:rsid w:val="00BE73B0"/>
    <w:rsid w:val="00BF3920"/>
    <w:rsid w:val="00BF668E"/>
    <w:rsid w:val="00BF707C"/>
    <w:rsid w:val="00C007E8"/>
    <w:rsid w:val="00C00B3C"/>
    <w:rsid w:val="00C00D58"/>
    <w:rsid w:val="00C00F82"/>
    <w:rsid w:val="00C10943"/>
    <w:rsid w:val="00C1282C"/>
    <w:rsid w:val="00C1342E"/>
    <w:rsid w:val="00C1378E"/>
    <w:rsid w:val="00C1443B"/>
    <w:rsid w:val="00C15C50"/>
    <w:rsid w:val="00C170CA"/>
    <w:rsid w:val="00C17233"/>
    <w:rsid w:val="00C21C3F"/>
    <w:rsid w:val="00C229E4"/>
    <w:rsid w:val="00C231C2"/>
    <w:rsid w:val="00C2420D"/>
    <w:rsid w:val="00C24E8C"/>
    <w:rsid w:val="00C24F99"/>
    <w:rsid w:val="00C25112"/>
    <w:rsid w:val="00C30F3E"/>
    <w:rsid w:val="00C319AF"/>
    <w:rsid w:val="00C319D3"/>
    <w:rsid w:val="00C3336A"/>
    <w:rsid w:val="00C40113"/>
    <w:rsid w:val="00C40529"/>
    <w:rsid w:val="00C40B5A"/>
    <w:rsid w:val="00C43633"/>
    <w:rsid w:val="00C44085"/>
    <w:rsid w:val="00C44B0F"/>
    <w:rsid w:val="00C4512D"/>
    <w:rsid w:val="00C4595D"/>
    <w:rsid w:val="00C46123"/>
    <w:rsid w:val="00C464A3"/>
    <w:rsid w:val="00C50E89"/>
    <w:rsid w:val="00C51B87"/>
    <w:rsid w:val="00C52169"/>
    <w:rsid w:val="00C52547"/>
    <w:rsid w:val="00C52EC2"/>
    <w:rsid w:val="00C575D5"/>
    <w:rsid w:val="00C620AF"/>
    <w:rsid w:val="00C6648C"/>
    <w:rsid w:val="00C70475"/>
    <w:rsid w:val="00C71119"/>
    <w:rsid w:val="00C725BF"/>
    <w:rsid w:val="00C73A7A"/>
    <w:rsid w:val="00C766D5"/>
    <w:rsid w:val="00C76F36"/>
    <w:rsid w:val="00C8195C"/>
    <w:rsid w:val="00C81F3D"/>
    <w:rsid w:val="00C82CEA"/>
    <w:rsid w:val="00C84E9C"/>
    <w:rsid w:val="00C85048"/>
    <w:rsid w:val="00C852F7"/>
    <w:rsid w:val="00C9000C"/>
    <w:rsid w:val="00C93CC1"/>
    <w:rsid w:val="00C977F2"/>
    <w:rsid w:val="00C97CDE"/>
    <w:rsid w:val="00CA0747"/>
    <w:rsid w:val="00CA07AE"/>
    <w:rsid w:val="00CA1563"/>
    <w:rsid w:val="00CA1933"/>
    <w:rsid w:val="00CA357F"/>
    <w:rsid w:val="00CA5890"/>
    <w:rsid w:val="00CB0391"/>
    <w:rsid w:val="00CB1FFB"/>
    <w:rsid w:val="00CB3C31"/>
    <w:rsid w:val="00CC20B7"/>
    <w:rsid w:val="00CC2328"/>
    <w:rsid w:val="00CC56D4"/>
    <w:rsid w:val="00CC621D"/>
    <w:rsid w:val="00CD2424"/>
    <w:rsid w:val="00CD359E"/>
    <w:rsid w:val="00CD678E"/>
    <w:rsid w:val="00CD6848"/>
    <w:rsid w:val="00CE0211"/>
    <w:rsid w:val="00CE086D"/>
    <w:rsid w:val="00CE1F59"/>
    <w:rsid w:val="00CE5412"/>
    <w:rsid w:val="00CE7155"/>
    <w:rsid w:val="00CF1DA4"/>
    <w:rsid w:val="00CF2F26"/>
    <w:rsid w:val="00CF302E"/>
    <w:rsid w:val="00CF3D1B"/>
    <w:rsid w:val="00D00D47"/>
    <w:rsid w:val="00D01E8E"/>
    <w:rsid w:val="00D04232"/>
    <w:rsid w:val="00D05EFE"/>
    <w:rsid w:val="00D063D9"/>
    <w:rsid w:val="00D06CB2"/>
    <w:rsid w:val="00D07EA3"/>
    <w:rsid w:val="00D145C4"/>
    <w:rsid w:val="00D14695"/>
    <w:rsid w:val="00D15EED"/>
    <w:rsid w:val="00D17333"/>
    <w:rsid w:val="00D2065F"/>
    <w:rsid w:val="00D20B90"/>
    <w:rsid w:val="00D21374"/>
    <w:rsid w:val="00D2324A"/>
    <w:rsid w:val="00D23BE1"/>
    <w:rsid w:val="00D24E49"/>
    <w:rsid w:val="00D268A3"/>
    <w:rsid w:val="00D269C0"/>
    <w:rsid w:val="00D34EE4"/>
    <w:rsid w:val="00D4049C"/>
    <w:rsid w:val="00D40656"/>
    <w:rsid w:val="00D41C27"/>
    <w:rsid w:val="00D429FB"/>
    <w:rsid w:val="00D4692C"/>
    <w:rsid w:val="00D5109E"/>
    <w:rsid w:val="00D51FDB"/>
    <w:rsid w:val="00D5277E"/>
    <w:rsid w:val="00D537FC"/>
    <w:rsid w:val="00D54410"/>
    <w:rsid w:val="00D55885"/>
    <w:rsid w:val="00D55A11"/>
    <w:rsid w:val="00D571CF"/>
    <w:rsid w:val="00D57C02"/>
    <w:rsid w:val="00D60FD7"/>
    <w:rsid w:val="00D61690"/>
    <w:rsid w:val="00D624FB"/>
    <w:rsid w:val="00D62D5B"/>
    <w:rsid w:val="00D6392D"/>
    <w:rsid w:val="00D648BD"/>
    <w:rsid w:val="00D649EB"/>
    <w:rsid w:val="00D743A1"/>
    <w:rsid w:val="00D809D2"/>
    <w:rsid w:val="00D811A5"/>
    <w:rsid w:val="00D835B6"/>
    <w:rsid w:val="00D83E60"/>
    <w:rsid w:val="00D841CC"/>
    <w:rsid w:val="00D8457D"/>
    <w:rsid w:val="00D845E0"/>
    <w:rsid w:val="00D850DA"/>
    <w:rsid w:val="00D86661"/>
    <w:rsid w:val="00D86B72"/>
    <w:rsid w:val="00D86DAE"/>
    <w:rsid w:val="00D9212B"/>
    <w:rsid w:val="00D92323"/>
    <w:rsid w:val="00D93A4B"/>
    <w:rsid w:val="00D93DBB"/>
    <w:rsid w:val="00D960D9"/>
    <w:rsid w:val="00DA3B01"/>
    <w:rsid w:val="00DA55B6"/>
    <w:rsid w:val="00DA5AF6"/>
    <w:rsid w:val="00DA767F"/>
    <w:rsid w:val="00DB1072"/>
    <w:rsid w:val="00DB18DD"/>
    <w:rsid w:val="00DB3353"/>
    <w:rsid w:val="00DB374B"/>
    <w:rsid w:val="00DB425D"/>
    <w:rsid w:val="00DB4886"/>
    <w:rsid w:val="00DB5649"/>
    <w:rsid w:val="00DB7A2E"/>
    <w:rsid w:val="00DC2358"/>
    <w:rsid w:val="00DC5FF6"/>
    <w:rsid w:val="00DC639C"/>
    <w:rsid w:val="00DC73B2"/>
    <w:rsid w:val="00DC740B"/>
    <w:rsid w:val="00DD2192"/>
    <w:rsid w:val="00DD3480"/>
    <w:rsid w:val="00DD3F69"/>
    <w:rsid w:val="00DD4A51"/>
    <w:rsid w:val="00DD4DBA"/>
    <w:rsid w:val="00DD5480"/>
    <w:rsid w:val="00DD5EC0"/>
    <w:rsid w:val="00DE1337"/>
    <w:rsid w:val="00DE6138"/>
    <w:rsid w:val="00DE62EA"/>
    <w:rsid w:val="00DE6AD4"/>
    <w:rsid w:val="00DE7217"/>
    <w:rsid w:val="00DF16A6"/>
    <w:rsid w:val="00DF4B52"/>
    <w:rsid w:val="00DF5993"/>
    <w:rsid w:val="00DF6E8A"/>
    <w:rsid w:val="00E0069B"/>
    <w:rsid w:val="00E00839"/>
    <w:rsid w:val="00E019CA"/>
    <w:rsid w:val="00E02FC9"/>
    <w:rsid w:val="00E06252"/>
    <w:rsid w:val="00E11DF7"/>
    <w:rsid w:val="00E12E4E"/>
    <w:rsid w:val="00E1320B"/>
    <w:rsid w:val="00E13902"/>
    <w:rsid w:val="00E142C7"/>
    <w:rsid w:val="00E156B4"/>
    <w:rsid w:val="00E20D4C"/>
    <w:rsid w:val="00E21F78"/>
    <w:rsid w:val="00E22C13"/>
    <w:rsid w:val="00E23629"/>
    <w:rsid w:val="00E24A78"/>
    <w:rsid w:val="00E24B5B"/>
    <w:rsid w:val="00E25294"/>
    <w:rsid w:val="00E30837"/>
    <w:rsid w:val="00E31238"/>
    <w:rsid w:val="00E32951"/>
    <w:rsid w:val="00E32979"/>
    <w:rsid w:val="00E34342"/>
    <w:rsid w:val="00E359B0"/>
    <w:rsid w:val="00E406A1"/>
    <w:rsid w:val="00E408ED"/>
    <w:rsid w:val="00E40E17"/>
    <w:rsid w:val="00E42AE6"/>
    <w:rsid w:val="00E43B3C"/>
    <w:rsid w:val="00E475D0"/>
    <w:rsid w:val="00E47740"/>
    <w:rsid w:val="00E50281"/>
    <w:rsid w:val="00E50CF5"/>
    <w:rsid w:val="00E510DC"/>
    <w:rsid w:val="00E538DA"/>
    <w:rsid w:val="00E547BF"/>
    <w:rsid w:val="00E554D1"/>
    <w:rsid w:val="00E5644E"/>
    <w:rsid w:val="00E56D04"/>
    <w:rsid w:val="00E60325"/>
    <w:rsid w:val="00E61625"/>
    <w:rsid w:val="00E6188C"/>
    <w:rsid w:val="00E657EA"/>
    <w:rsid w:val="00E659D0"/>
    <w:rsid w:val="00E65A8E"/>
    <w:rsid w:val="00E670D4"/>
    <w:rsid w:val="00E72864"/>
    <w:rsid w:val="00E74A09"/>
    <w:rsid w:val="00E81113"/>
    <w:rsid w:val="00E819C8"/>
    <w:rsid w:val="00E84DC6"/>
    <w:rsid w:val="00E9212E"/>
    <w:rsid w:val="00E959A1"/>
    <w:rsid w:val="00E95D4A"/>
    <w:rsid w:val="00E96DEA"/>
    <w:rsid w:val="00EA18F8"/>
    <w:rsid w:val="00EA2972"/>
    <w:rsid w:val="00EA3C6D"/>
    <w:rsid w:val="00EA463C"/>
    <w:rsid w:val="00EB016C"/>
    <w:rsid w:val="00EB1060"/>
    <w:rsid w:val="00EB10E3"/>
    <w:rsid w:val="00EB29F2"/>
    <w:rsid w:val="00EB36C8"/>
    <w:rsid w:val="00EB4440"/>
    <w:rsid w:val="00EB44E4"/>
    <w:rsid w:val="00EB65B3"/>
    <w:rsid w:val="00EB65F9"/>
    <w:rsid w:val="00EB6D3F"/>
    <w:rsid w:val="00EC15CB"/>
    <w:rsid w:val="00EC1F77"/>
    <w:rsid w:val="00EC2B7E"/>
    <w:rsid w:val="00EC3F26"/>
    <w:rsid w:val="00EC4D75"/>
    <w:rsid w:val="00EC5555"/>
    <w:rsid w:val="00EC6742"/>
    <w:rsid w:val="00EC6939"/>
    <w:rsid w:val="00EC7B90"/>
    <w:rsid w:val="00EC7BD7"/>
    <w:rsid w:val="00ED083B"/>
    <w:rsid w:val="00ED1D1B"/>
    <w:rsid w:val="00ED3371"/>
    <w:rsid w:val="00ED3408"/>
    <w:rsid w:val="00ED46C3"/>
    <w:rsid w:val="00ED5B97"/>
    <w:rsid w:val="00EE0383"/>
    <w:rsid w:val="00EE1BC2"/>
    <w:rsid w:val="00EE1C91"/>
    <w:rsid w:val="00EE2405"/>
    <w:rsid w:val="00EE4C45"/>
    <w:rsid w:val="00EE5CFD"/>
    <w:rsid w:val="00EE6C08"/>
    <w:rsid w:val="00EE7874"/>
    <w:rsid w:val="00EE7F52"/>
    <w:rsid w:val="00EF08C1"/>
    <w:rsid w:val="00EF0BC8"/>
    <w:rsid w:val="00EF0EAF"/>
    <w:rsid w:val="00EF35E0"/>
    <w:rsid w:val="00EF5A85"/>
    <w:rsid w:val="00EF5F05"/>
    <w:rsid w:val="00F01CC1"/>
    <w:rsid w:val="00F04003"/>
    <w:rsid w:val="00F04169"/>
    <w:rsid w:val="00F04CB8"/>
    <w:rsid w:val="00F06149"/>
    <w:rsid w:val="00F06C78"/>
    <w:rsid w:val="00F10675"/>
    <w:rsid w:val="00F131D9"/>
    <w:rsid w:val="00F14F62"/>
    <w:rsid w:val="00F15E00"/>
    <w:rsid w:val="00F163A7"/>
    <w:rsid w:val="00F218DC"/>
    <w:rsid w:val="00F2668B"/>
    <w:rsid w:val="00F30B3C"/>
    <w:rsid w:val="00F32663"/>
    <w:rsid w:val="00F339E7"/>
    <w:rsid w:val="00F33E5F"/>
    <w:rsid w:val="00F403D9"/>
    <w:rsid w:val="00F4385D"/>
    <w:rsid w:val="00F44BBC"/>
    <w:rsid w:val="00F455DD"/>
    <w:rsid w:val="00F4623B"/>
    <w:rsid w:val="00F50916"/>
    <w:rsid w:val="00F5094D"/>
    <w:rsid w:val="00F5336A"/>
    <w:rsid w:val="00F53969"/>
    <w:rsid w:val="00F53EC5"/>
    <w:rsid w:val="00F55016"/>
    <w:rsid w:val="00F558BA"/>
    <w:rsid w:val="00F559DF"/>
    <w:rsid w:val="00F61087"/>
    <w:rsid w:val="00F628C7"/>
    <w:rsid w:val="00F62B1C"/>
    <w:rsid w:val="00F653D3"/>
    <w:rsid w:val="00F6701E"/>
    <w:rsid w:val="00F74D5C"/>
    <w:rsid w:val="00F7536B"/>
    <w:rsid w:val="00F75ED6"/>
    <w:rsid w:val="00F81C64"/>
    <w:rsid w:val="00F83571"/>
    <w:rsid w:val="00F83594"/>
    <w:rsid w:val="00F83F44"/>
    <w:rsid w:val="00F85469"/>
    <w:rsid w:val="00F85BE4"/>
    <w:rsid w:val="00F86D45"/>
    <w:rsid w:val="00F87083"/>
    <w:rsid w:val="00F90B02"/>
    <w:rsid w:val="00F940C2"/>
    <w:rsid w:val="00F9522D"/>
    <w:rsid w:val="00F95AD9"/>
    <w:rsid w:val="00F95EB0"/>
    <w:rsid w:val="00F97833"/>
    <w:rsid w:val="00FA2D5C"/>
    <w:rsid w:val="00FA317F"/>
    <w:rsid w:val="00FA31A9"/>
    <w:rsid w:val="00FA3C0C"/>
    <w:rsid w:val="00FA3FAC"/>
    <w:rsid w:val="00FA494C"/>
    <w:rsid w:val="00FB0672"/>
    <w:rsid w:val="00FB1204"/>
    <w:rsid w:val="00FB2355"/>
    <w:rsid w:val="00FB2C0D"/>
    <w:rsid w:val="00FB3CD4"/>
    <w:rsid w:val="00FB4377"/>
    <w:rsid w:val="00FB4C26"/>
    <w:rsid w:val="00FB7246"/>
    <w:rsid w:val="00FB782F"/>
    <w:rsid w:val="00FC3E33"/>
    <w:rsid w:val="00FC4655"/>
    <w:rsid w:val="00FC4BC8"/>
    <w:rsid w:val="00FC58E9"/>
    <w:rsid w:val="00FC70CE"/>
    <w:rsid w:val="00FC7F25"/>
    <w:rsid w:val="00FD01A6"/>
    <w:rsid w:val="00FD2034"/>
    <w:rsid w:val="00FD22A9"/>
    <w:rsid w:val="00FD5CFB"/>
    <w:rsid w:val="00FE391A"/>
    <w:rsid w:val="00FE3A4F"/>
    <w:rsid w:val="00FF14DC"/>
    <w:rsid w:val="00FF1DE1"/>
    <w:rsid w:val="00FF3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9A4"/>
    <w:rPr>
      <w:lang w:eastAsia="bg-BG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styleId="BalloonText">
    <w:name w:val="Balloon Text"/>
    <w:basedOn w:val="Normal"/>
    <w:link w:val="BalloonTextChar"/>
    <w:rsid w:val="00B55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5343"/>
    <w:rPr>
      <w:rFonts w:ascii="Tahoma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2A0D0C"/>
    <w:rPr>
      <w:color w:val="808080"/>
    </w:rPr>
  </w:style>
  <w:style w:type="paragraph" w:styleId="ListParagraph">
    <w:name w:val="List Paragraph"/>
    <w:basedOn w:val="Normal"/>
    <w:uiPriority w:val="34"/>
    <w:qFormat/>
    <w:rsid w:val="00692B1C"/>
    <w:pPr>
      <w:ind w:left="720"/>
      <w:contextualSpacing/>
    </w:pPr>
  </w:style>
  <w:style w:type="paragraph" w:styleId="Footer">
    <w:name w:val="footer"/>
    <w:basedOn w:val="Normal"/>
    <w:link w:val="FooterChar"/>
    <w:semiHidden/>
    <w:unhideWhenUsed/>
    <w:rsid w:val="004A32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4A3258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9A4"/>
    <w:rPr>
      <w:lang w:eastAsia="bg-BG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styleId="BalloonText">
    <w:name w:val="Balloon Text"/>
    <w:basedOn w:val="Normal"/>
    <w:link w:val="BalloonTextChar"/>
    <w:rsid w:val="00B55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5343"/>
    <w:rPr>
      <w:rFonts w:ascii="Tahoma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2A0D0C"/>
    <w:rPr>
      <w:color w:val="808080"/>
    </w:rPr>
  </w:style>
  <w:style w:type="paragraph" w:styleId="ListParagraph">
    <w:name w:val="List Paragraph"/>
    <w:basedOn w:val="Normal"/>
    <w:uiPriority w:val="34"/>
    <w:qFormat/>
    <w:rsid w:val="00692B1C"/>
    <w:pPr>
      <w:ind w:left="720"/>
      <w:contextualSpacing/>
    </w:pPr>
  </w:style>
  <w:style w:type="paragraph" w:styleId="Footer">
    <w:name w:val="footer"/>
    <w:basedOn w:val="Normal"/>
    <w:link w:val="FooterChar"/>
    <w:semiHidden/>
    <w:unhideWhenUsed/>
    <w:rsid w:val="004A32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4A3258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hd\forma-avtor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forma-avtori.dot</Template>
  <TotalTime>29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ТРУДОВЕТЕ</vt:lpstr>
    </vt:vector>
  </TitlesOfParts>
  <Company>TU</Company>
  <LinksUpToDate>false</LinksUpToDate>
  <CharactersWithSpaces>1586</CharactersWithSpaces>
  <SharedDoc>false</SharedDoc>
  <HLinks>
    <vt:vector size="6" baseType="variant">
      <vt:variant>
        <vt:i4>7602182</vt:i4>
      </vt:variant>
      <vt:variant>
        <vt:i4>12</vt:i4>
      </vt:variant>
      <vt:variant>
        <vt:i4>0</vt:i4>
      </vt:variant>
      <vt:variant>
        <vt:i4>5</vt:i4>
      </vt:variant>
      <vt:variant>
        <vt:lpwstr>mailto:mom@tu-sofia.bg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jordan</dc:creator>
  <cp:lastModifiedBy>Emil Nikolov</cp:lastModifiedBy>
  <cp:revision>8</cp:revision>
  <cp:lastPrinted>1900-12-31T22:00:00Z</cp:lastPrinted>
  <dcterms:created xsi:type="dcterms:W3CDTF">2014-06-01T05:40:00Z</dcterms:created>
  <dcterms:modified xsi:type="dcterms:W3CDTF">2015-02-09T19:35:00Z</dcterms:modified>
</cp:coreProperties>
</file>