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1E0982" w:rsidRDefault="006B7FD9" w:rsidP="001E0982">
      <w:pPr>
        <w:pageBreakBefore/>
        <w:jc w:val="center"/>
        <w:rPr>
          <w:b/>
          <w:sz w:val="28"/>
          <w:szCs w:val="28"/>
          <w:lang w:val="bg-BG"/>
        </w:rPr>
      </w:pPr>
    </w:p>
    <w:p w:rsidR="006B7FD9" w:rsidRPr="001E0982" w:rsidRDefault="006B7FD9" w:rsidP="001E0982">
      <w:pPr>
        <w:jc w:val="center"/>
        <w:rPr>
          <w:b/>
          <w:sz w:val="28"/>
          <w:szCs w:val="28"/>
          <w:lang w:val="bg-BG"/>
        </w:rPr>
      </w:pPr>
    </w:p>
    <w:p w:rsidR="006B7FD9" w:rsidRPr="001E0982" w:rsidRDefault="006B7FD9" w:rsidP="001E0982">
      <w:pPr>
        <w:jc w:val="center"/>
        <w:rPr>
          <w:b/>
          <w:sz w:val="28"/>
          <w:szCs w:val="28"/>
          <w:lang w:val="bg-BG"/>
        </w:rPr>
      </w:pPr>
    </w:p>
    <w:p w:rsidR="006B7FD9" w:rsidRPr="001E0982" w:rsidRDefault="006B7FD9" w:rsidP="001E0982">
      <w:pPr>
        <w:jc w:val="center"/>
        <w:rPr>
          <w:b/>
          <w:sz w:val="28"/>
          <w:szCs w:val="28"/>
          <w:lang w:val="bg-BG"/>
        </w:rPr>
      </w:pPr>
    </w:p>
    <w:p w:rsidR="008F030F" w:rsidRPr="001E0982" w:rsidRDefault="00C273BF" w:rsidP="001E0982">
      <w:pPr>
        <w:jc w:val="center"/>
        <w:rPr>
          <w:b/>
          <w:sz w:val="28"/>
          <w:szCs w:val="28"/>
          <w:lang w:val="bg-BG"/>
        </w:rPr>
      </w:pPr>
      <w:r w:rsidRPr="001E0982">
        <w:rPr>
          <w:b/>
          <w:sz w:val="28"/>
          <w:szCs w:val="28"/>
          <w:lang w:val="bg-BG"/>
        </w:rPr>
        <w:t xml:space="preserve">АЛГОРИТЪМ ЗА КЛАСИФИКАЦИЯ НА ОБЕКТИ ПРИ ВИЗУАЛЕН КОНТРОЛ И ИНСПЕКЦИЯ НА </w:t>
      </w:r>
      <w:r w:rsidR="005B5886" w:rsidRPr="001E0982">
        <w:rPr>
          <w:b/>
          <w:sz w:val="28"/>
          <w:szCs w:val="28"/>
          <w:lang w:val="bg-BG"/>
        </w:rPr>
        <w:t>КАЧЕСТВОТО</w:t>
      </w:r>
    </w:p>
    <w:p w:rsidR="008F030F" w:rsidRPr="001E0982" w:rsidRDefault="008F030F" w:rsidP="001E0982">
      <w:pPr>
        <w:jc w:val="center"/>
        <w:rPr>
          <w:b/>
          <w:sz w:val="28"/>
          <w:szCs w:val="28"/>
          <w:lang w:val="bg-BG"/>
        </w:rPr>
      </w:pPr>
    </w:p>
    <w:p w:rsidR="008F030F" w:rsidRPr="001E0982" w:rsidRDefault="00C273BF" w:rsidP="001E0982">
      <w:pPr>
        <w:jc w:val="center"/>
        <w:rPr>
          <w:b/>
          <w:sz w:val="28"/>
          <w:szCs w:val="28"/>
          <w:lang w:val="bg-BG"/>
        </w:rPr>
      </w:pPr>
      <w:r w:rsidRPr="001E0982">
        <w:rPr>
          <w:b/>
          <w:sz w:val="28"/>
          <w:szCs w:val="28"/>
          <w:lang w:val="bg-BG"/>
        </w:rPr>
        <w:t>Радослав Делийски</w:t>
      </w:r>
    </w:p>
    <w:p w:rsidR="00814CCF" w:rsidRPr="001E0982" w:rsidRDefault="00814CCF" w:rsidP="001E0982">
      <w:pPr>
        <w:jc w:val="center"/>
        <w:rPr>
          <w:b/>
          <w:sz w:val="28"/>
          <w:szCs w:val="28"/>
          <w:lang w:val="bg-BG"/>
        </w:rPr>
      </w:pPr>
    </w:p>
    <w:p w:rsidR="00393BBC" w:rsidRPr="001E0982" w:rsidRDefault="006F4C43" w:rsidP="001E0982">
      <w:pPr>
        <w:jc w:val="both"/>
        <w:rPr>
          <w:i/>
          <w:sz w:val="28"/>
          <w:szCs w:val="28"/>
          <w:lang w:val="bg-BG"/>
        </w:rPr>
      </w:pPr>
      <w:r w:rsidRPr="001E0982">
        <w:rPr>
          <w:b/>
          <w:i/>
          <w:sz w:val="28"/>
          <w:szCs w:val="28"/>
          <w:lang w:val="bg-BG"/>
        </w:rPr>
        <w:t>Резюме</w:t>
      </w:r>
      <w:r w:rsidR="005824E1" w:rsidRPr="001E0982">
        <w:rPr>
          <w:b/>
          <w:i/>
          <w:sz w:val="28"/>
          <w:szCs w:val="28"/>
          <w:lang w:val="bg-BG"/>
        </w:rPr>
        <w:t>:</w:t>
      </w:r>
      <w:r w:rsidRPr="001E0982">
        <w:rPr>
          <w:i/>
          <w:sz w:val="28"/>
          <w:szCs w:val="28"/>
          <w:lang w:val="bg-BG"/>
        </w:rPr>
        <w:t xml:space="preserve"> В </w:t>
      </w:r>
      <w:r w:rsidR="00BE7F5D" w:rsidRPr="001E0982">
        <w:rPr>
          <w:i/>
          <w:sz w:val="28"/>
          <w:szCs w:val="28"/>
          <w:lang w:val="bg-BG"/>
        </w:rPr>
        <w:t>статията</w:t>
      </w:r>
      <w:r w:rsidRPr="001E0982">
        <w:rPr>
          <w:i/>
          <w:sz w:val="28"/>
          <w:szCs w:val="28"/>
          <w:lang w:val="bg-BG"/>
        </w:rPr>
        <w:t xml:space="preserve"> е </w:t>
      </w:r>
      <w:r w:rsidR="00646DAF" w:rsidRPr="001E0982">
        <w:rPr>
          <w:i/>
          <w:sz w:val="28"/>
          <w:szCs w:val="28"/>
          <w:lang w:val="bg-BG"/>
        </w:rPr>
        <w:t xml:space="preserve">представен алгоритъм за класификация на </w:t>
      </w:r>
      <w:r w:rsidR="009749AA" w:rsidRPr="001E0982">
        <w:rPr>
          <w:i/>
          <w:sz w:val="28"/>
          <w:szCs w:val="28"/>
          <w:lang w:val="bg-BG"/>
        </w:rPr>
        <w:t>детайли</w:t>
      </w:r>
      <w:r w:rsidR="00646DAF" w:rsidRPr="001E0982">
        <w:rPr>
          <w:i/>
          <w:sz w:val="28"/>
          <w:szCs w:val="28"/>
          <w:lang w:val="bg-BG"/>
        </w:rPr>
        <w:t xml:space="preserve"> </w:t>
      </w:r>
      <w:r w:rsidR="009749AA" w:rsidRPr="001E0982">
        <w:rPr>
          <w:i/>
          <w:sz w:val="28"/>
          <w:szCs w:val="28"/>
          <w:lang w:val="bg-BG"/>
        </w:rPr>
        <w:t>при визуален конт</w:t>
      </w:r>
      <w:r w:rsidR="00646DAF" w:rsidRPr="001E0982">
        <w:rPr>
          <w:i/>
          <w:sz w:val="28"/>
          <w:szCs w:val="28"/>
          <w:lang w:val="bg-BG"/>
        </w:rPr>
        <w:t>р</w:t>
      </w:r>
      <w:r w:rsidR="009749AA" w:rsidRPr="001E0982">
        <w:rPr>
          <w:i/>
          <w:sz w:val="28"/>
          <w:szCs w:val="28"/>
          <w:lang w:val="bg-BG"/>
        </w:rPr>
        <w:t>о</w:t>
      </w:r>
      <w:r w:rsidR="00646DAF" w:rsidRPr="001E0982">
        <w:rPr>
          <w:i/>
          <w:sz w:val="28"/>
          <w:szCs w:val="28"/>
          <w:lang w:val="bg-BG"/>
        </w:rPr>
        <w:t xml:space="preserve">л на </w:t>
      </w:r>
      <w:r w:rsidR="00B11999" w:rsidRPr="001E0982">
        <w:rPr>
          <w:i/>
          <w:sz w:val="28"/>
          <w:szCs w:val="28"/>
          <w:lang w:val="bg-BG"/>
        </w:rPr>
        <w:t>качеството</w:t>
      </w:r>
      <w:r w:rsidR="00646DAF" w:rsidRPr="001E0982">
        <w:rPr>
          <w:i/>
          <w:sz w:val="28"/>
          <w:szCs w:val="28"/>
          <w:lang w:val="bg-BG"/>
        </w:rPr>
        <w:t xml:space="preserve">. </w:t>
      </w:r>
      <w:r w:rsidR="00B11999" w:rsidRPr="001E0982">
        <w:rPr>
          <w:i/>
          <w:sz w:val="28"/>
          <w:szCs w:val="28"/>
          <w:lang w:val="bg-BG"/>
        </w:rPr>
        <w:t>Алгоритмът</w:t>
      </w:r>
      <w:r w:rsidR="00393BBC" w:rsidRPr="001E0982">
        <w:rPr>
          <w:i/>
          <w:sz w:val="28"/>
          <w:szCs w:val="28"/>
          <w:lang w:val="bg-BG"/>
        </w:rPr>
        <w:t xml:space="preserve"> използва сегментирано </w:t>
      </w:r>
      <w:proofErr w:type="spellStart"/>
      <w:r w:rsidR="00393BBC" w:rsidRPr="001E0982">
        <w:rPr>
          <w:i/>
          <w:sz w:val="28"/>
          <w:szCs w:val="28"/>
          <w:lang w:val="bg-BG"/>
        </w:rPr>
        <w:t>кон</w:t>
      </w:r>
      <w:r w:rsidR="001E0982">
        <w:rPr>
          <w:i/>
          <w:sz w:val="28"/>
          <w:szCs w:val="28"/>
          <w:lang w:val="bg-BG"/>
        </w:rPr>
        <w:softHyphen/>
      </w:r>
      <w:r w:rsidR="00393BBC" w:rsidRPr="001E0982">
        <w:rPr>
          <w:i/>
          <w:sz w:val="28"/>
          <w:szCs w:val="28"/>
          <w:lang w:val="bg-BG"/>
        </w:rPr>
        <w:t>турно</w:t>
      </w:r>
      <w:proofErr w:type="spellEnd"/>
      <w:r w:rsidR="00393BBC" w:rsidRPr="001E0982">
        <w:rPr>
          <w:i/>
          <w:sz w:val="28"/>
          <w:szCs w:val="28"/>
          <w:lang w:val="bg-BG"/>
        </w:rPr>
        <w:t xml:space="preserve"> описание на детайлите с полигони в полярна координатна система</w:t>
      </w:r>
      <w:r w:rsidR="00FF64A9" w:rsidRPr="001E0982">
        <w:rPr>
          <w:i/>
          <w:sz w:val="28"/>
          <w:szCs w:val="28"/>
          <w:lang w:val="bg-BG"/>
        </w:rPr>
        <w:t xml:space="preserve">. За </w:t>
      </w:r>
      <w:proofErr w:type="spellStart"/>
      <w:r w:rsidR="00FF64A9" w:rsidRPr="001E0982">
        <w:rPr>
          <w:i/>
          <w:sz w:val="28"/>
          <w:szCs w:val="28"/>
          <w:lang w:val="bg-BG"/>
        </w:rPr>
        <w:t>намеране</w:t>
      </w:r>
      <w:proofErr w:type="spellEnd"/>
      <w:r w:rsidR="00FF64A9" w:rsidRPr="001E0982">
        <w:rPr>
          <w:i/>
          <w:sz w:val="28"/>
          <w:szCs w:val="28"/>
          <w:lang w:val="bg-BG"/>
        </w:rPr>
        <w:t xml:space="preserve"> на съответствие между детайла и еталона се използв</w:t>
      </w:r>
      <w:r w:rsidR="00DB3303" w:rsidRPr="001E0982">
        <w:rPr>
          <w:i/>
          <w:sz w:val="28"/>
          <w:szCs w:val="28"/>
          <w:lang w:val="bg-BG"/>
        </w:rPr>
        <w:t>а</w:t>
      </w:r>
      <w:r w:rsidR="00FF64A9" w:rsidRPr="001E0982">
        <w:rPr>
          <w:i/>
          <w:sz w:val="28"/>
          <w:szCs w:val="28"/>
          <w:lang w:val="bg-BG"/>
        </w:rPr>
        <w:t xml:space="preserve">т </w:t>
      </w:r>
      <w:r w:rsidR="00B11999">
        <w:rPr>
          <w:i/>
          <w:sz w:val="28"/>
          <w:szCs w:val="28"/>
          <w:lang w:val="bg-BG"/>
        </w:rPr>
        <w:t>три</w:t>
      </w:r>
      <w:r w:rsidR="00FF64A9" w:rsidRPr="001E0982">
        <w:rPr>
          <w:i/>
          <w:sz w:val="28"/>
          <w:szCs w:val="28"/>
          <w:lang w:val="bg-BG"/>
        </w:rPr>
        <w:t xml:space="preserve"> </w:t>
      </w:r>
      <w:r w:rsidR="00DB3303" w:rsidRPr="001E0982">
        <w:rPr>
          <w:i/>
          <w:sz w:val="28"/>
          <w:szCs w:val="28"/>
          <w:lang w:val="bg-BG"/>
        </w:rPr>
        <w:t>пар</w:t>
      </w:r>
      <w:r w:rsidR="00DB3303" w:rsidRPr="001E0982">
        <w:rPr>
          <w:i/>
          <w:sz w:val="28"/>
          <w:szCs w:val="28"/>
          <w:lang w:val="bg-BG"/>
        </w:rPr>
        <w:t>а</w:t>
      </w:r>
      <w:r w:rsidR="00DB3303" w:rsidRPr="001E0982">
        <w:rPr>
          <w:i/>
          <w:sz w:val="28"/>
          <w:szCs w:val="28"/>
          <w:lang w:val="bg-BG"/>
        </w:rPr>
        <w:t>ме</w:t>
      </w:r>
      <w:r w:rsidR="001E0982">
        <w:rPr>
          <w:i/>
          <w:sz w:val="28"/>
          <w:szCs w:val="28"/>
          <w:lang w:val="bg-BG"/>
        </w:rPr>
        <w:softHyphen/>
      </w:r>
      <w:r w:rsidR="00DB3303" w:rsidRPr="001E0982">
        <w:rPr>
          <w:i/>
          <w:sz w:val="28"/>
          <w:szCs w:val="28"/>
          <w:lang w:val="bg-BG"/>
        </w:rPr>
        <w:t>търа</w:t>
      </w:r>
      <w:r w:rsidR="00FF64A9" w:rsidRPr="001E0982">
        <w:rPr>
          <w:i/>
          <w:sz w:val="28"/>
          <w:szCs w:val="28"/>
          <w:lang w:val="bg-BG"/>
        </w:rPr>
        <w:t xml:space="preserve"> </w:t>
      </w:r>
      <w:r w:rsidR="00B11999">
        <w:rPr>
          <w:i/>
          <w:sz w:val="28"/>
          <w:szCs w:val="28"/>
          <w:lang w:val="bg-BG"/>
        </w:rPr>
        <w:t>-</w:t>
      </w:r>
      <w:r w:rsidR="00FF64A9" w:rsidRPr="001E0982">
        <w:rPr>
          <w:i/>
          <w:sz w:val="28"/>
          <w:szCs w:val="28"/>
          <w:lang w:val="bg-BG"/>
        </w:rPr>
        <w:t xml:space="preserve"> ъгли между сегментите, дължини на сегментите и брой сегменти. Разработеното за целта програмно осигуряване </w:t>
      </w:r>
      <w:r w:rsidR="003B7824" w:rsidRPr="001E0982">
        <w:rPr>
          <w:i/>
          <w:sz w:val="28"/>
          <w:szCs w:val="28"/>
          <w:lang w:val="bg-BG"/>
        </w:rPr>
        <w:t>демонстрира надеждно кла</w:t>
      </w:r>
      <w:r w:rsidR="001E0982">
        <w:rPr>
          <w:i/>
          <w:sz w:val="28"/>
          <w:szCs w:val="28"/>
          <w:lang w:val="bg-BG"/>
        </w:rPr>
        <w:softHyphen/>
      </w:r>
      <w:r w:rsidR="003B7824" w:rsidRPr="001E0982">
        <w:rPr>
          <w:i/>
          <w:sz w:val="28"/>
          <w:szCs w:val="28"/>
          <w:lang w:val="bg-BG"/>
        </w:rPr>
        <w:t xml:space="preserve">сифициране на </w:t>
      </w:r>
      <w:r w:rsidR="0078667D" w:rsidRPr="001E0982">
        <w:rPr>
          <w:i/>
          <w:sz w:val="28"/>
          <w:szCs w:val="28"/>
          <w:lang w:val="bg-BG"/>
        </w:rPr>
        <w:t>детайлите, при нисък изчислителен ресурс.</w:t>
      </w:r>
    </w:p>
    <w:p w:rsidR="005824E1" w:rsidRPr="001E0982" w:rsidRDefault="005824E1" w:rsidP="001E0982">
      <w:pPr>
        <w:jc w:val="both"/>
        <w:rPr>
          <w:i/>
          <w:sz w:val="28"/>
          <w:szCs w:val="28"/>
          <w:lang w:val="bg-BG"/>
        </w:rPr>
      </w:pPr>
      <w:r w:rsidRPr="001E0982">
        <w:rPr>
          <w:b/>
          <w:i/>
          <w:sz w:val="28"/>
          <w:szCs w:val="28"/>
          <w:lang w:val="bg-BG"/>
        </w:rPr>
        <w:t>Ключови думи:</w:t>
      </w:r>
      <w:r w:rsidRPr="001E0982">
        <w:rPr>
          <w:i/>
          <w:sz w:val="28"/>
          <w:szCs w:val="28"/>
          <w:lang w:val="bg-BG"/>
        </w:rPr>
        <w:t xml:space="preserve"> </w:t>
      </w:r>
      <w:r w:rsidR="002E27F0" w:rsidRPr="001E0982">
        <w:rPr>
          <w:i/>
          <w:sz w:val="28"/>
          <w:szCs w:val="28"/>
          <w:lang w:val="bg-BG"/>
        </w:rPr>
        <w:t>визуален контрол на качеството,</w:t>
      </w:r>
      <w:r w:rsidR="008D7214" w:rsidRPr="001E0982">
        <w:rPr>
          <w:i/>
          <w:sz w:val="28"/>
          <w:szCs w:val="28"/>
          <w:lang w:val="bg-BG"/>
        </w:rPr>
        <w:t xml:space="preserve"> машинно зрение,</w:t>
      </w:r>
      <w:r w:rsidR="002E27F0" w:rsidRPr="001E0982">
        <w:rPr>
          <w:i/>
          <w:sz w:val="28"/>
          <w:szCs w:val="28"/>
          <w:lang w:val="bg-BG"/>
        </w:rPr>
        <w:t xml:space="preserve"> </w:t>
      </w:r>
      <w:proofErr w:type="spellStart"/>
      <w:r w:rsidR="00FE3A35" w:rsidRPr="001E0982">
        <w:rPr>
          <w:i/>
          <w:sz w:val="28"/>
          <w:szCs w:val="28"/>
          <w:lang w:val="bg-BG"/>
        </w:rPr>
        <w:t>контурно</w:t>
      </w:r>
      <w:proofErr w:type="spellEnd"/>
      <w:r w:rsidR="00FE3A35" w:rsidRPr="001E0982">
        <w:rPr>
          <w:i/>
          <w:sz w:val="28"/>
          <w:szCs w:val="28"/>
          <w:lang w:val="bg-BG"/>
        </w:rPr>
        <w:t xml:space="preserve"> описание с полигони</w:t>
      </w:r>
      <w:r w:rsidR="007C4BF8" w:rsidRPr="001E0982">
        <w:rPr>
          <w:i/>
          <w:sz w:val="28"/>
          <w:szCs w:val="28"/>
          <w:lang w:val="bg-BG"/>
        </w:rPr>
        <w:t>, намиране на съответствие</w:t>
      </w:r>
      <w:r w:rsidR="006B1545" w:rsidRPr="001E0982">
        <w:rPr>
          <w:i/>
          <w:sz w:val="28"/>
          <w:szCs w:val="28"/>
          <w:lang w:val="bg-BG"/>
        </w:rPr>
        <w:t>.</w:t>
      </w:r>
    </w:p>
    <w:p w:rsidR="000B395A" w:rsidRPr="001E0982" w:rsidRDefault="000B395A" w:rsidP="001E0982">
      <w:pPr>
        <w:jc w:val="center"/>
        <w:rPr>
          <w:b/>
          <w:sz w:val="28"/>
          <w:szCs w:val="28"/>
          <w:lang w:val="bg-BG"/>
        </w:rPr>
      </w:pPr>
    </w:p>
    <w:p w:rsidR="006F4C43" w:rsidRPr="001E0982" w:rsidRDefault="007B7AE0" w:rsidP="001E0982">
      <w:pPr>
        <w:jc w:val="center"/>
        <w:rPr>
          <w:b/>
          <w:sz w:val="28"/>
          <w:szCs w:val="28"/>
        </w:rPr>
      </w:pPr>
      <w:r w:rsidRPr="001E0982">
        <w:rPr>
          <w:b/>
          <w:sz w:val="28"/>
          <w:szCs w:val="28"/>
        </w:rPr>
        <w:t>ALGORITHM FOR OBJECT CLASIFICATION IN VISUAL QUALITY CONTROL AND INSPECTION</w:t>
      </w:r>
    </w:p>
    <w:p w:rsidR="00814CCF" w:rsidRPr="001E0982" w:rsidRDefault="00814CCF" w:rsidP="001E0982">
      <w:pPr>
        <w:jc w:val="center"/>
        <w:rPr>
          <w:b/>
          <w:sz w:val="28"/>
          <w:szCs w:val="28"/>
        </w:rPr>
      </w:pPr>
    </w:p>
    <w:p w:rsidR="008F030F" w:rsidRPr="001E0982" w:rsidRDefault="007B7AE0" w:rsidP="001E0982">
      <w:pPr>
        <w:jc w:val="center"/>
        <w:rPr>
          <w:b/>
          <w:sz w:val="28"/>
          <w:szCs w:val="28"/>
        </w:rPr>
      </w:pPr>
      <w:proofErr w:type="spellStart"/>
      <w:r w:rsidRPr="001E0982">
        <w:rPr>
          <w:b/>
          <w:sz w:val="28"/>
          <w:szCs w:val="28"/>
        </w:rPr>
        <w:t>Radoslav</w:t>
      </w:r>
      <w:proofErr w:type="spellEnd"/>
      <w:r w:rsidRPr="001E0982">
        <w:rPr>
          <w:b/>
          <w:sz w:val="28"/>
          <w:szCs w:val="28"/>
        </w:rPr>
        <w:t xml:space="preserve"> </w:t>
      </w:r>
      <w:proofErr w:type="spellStart"/>
      <w:r w:rsidRPr="001E0982">
        <w:rPr>
          <w:b/>
          <w:sz w:val="28"/>
          <w:szCs w:val="28"/>
        </w:rPr>
        <w:t>Deliyski</w:t>
      </w:r>
      <w:proofErr w:type="spellEnd"/>
    </w:p>
    <w:p w:rsidR="00814CCF" w:rsidRPr="001E0982" w:rsidRDefault="00814CCF" w:rsidP="001E0982">
      <w:pPr>
        <w:jc w:val="center"/>
        <w:rPr>
          <w:b/>
          <w:sz w:val="28"/>
          <w:szCs w:val="28"/>
        </w:rPr>
      </w:pPr>
    </w:p>
    <w:p w:rsidR="001B1C4A" w:rsidRPr="001E0982" w:rsidRDefault="001B1C4A" w:rsidP="001E0982">
      <w:pPr>
        <w:jc w:val="both"/>
        <w:rPr>
          <w:i/>
          <w:sz w:val="28"/>
          <w:szCs w:val="28"/>
        </w:rPr>
      </w:pPr>
      <w:r w:rsidRPr="001E0982">
        <w:rPr>
          <w:b/>
          <w:i/>
          <w:sz w:val="28"/>
          <w:szCs w:val="28"/>
        </w:rPr>
        <w:t xml:space="preserve">Abstract: </w:t>
      </w:r>
      <w:r w:rsidRPr="001E0982">
        <w:rPr>
          <w:i/>
          <w:sz w:val="28"/>
          <w:szCs w:val="28"/>
        </w:rPr>
        <w:t xml:space="preserve">In </w:t>
      </w:r>
      <w:r w:rsidR="004C71F9" w:rsidRPr="001E0982">
        <w:rPr>
          <w:i/>
          <w:sz w:val="28"/>
          <w:szCs w:val="28"/>
        </w:rPr>
        <w:t xml:space="preserve">this paper is presented algorithm for object classification </w:t>
      </w:r>
      <w:r w:rsidR="00A0536B" w:rsidRPr="001E0982">
        <w:rPr>
          <w:i/>
          <w:sz w:val="28"/>
          <w:szCs w:val="28"/>
        </w:rPr>
        <w:t>pointed to</w:t>
      </w:r>
      <w:r w:rsidR="004C71F9" w:rsidRPr="001E0982">
        <w:rPr>
          <w:i/>
          <w:sz w:val="28"/>
          <w:szCs w:val="28"/>
        </w:rPr>
        <w:t xml:space="preserve"> vi</w:t>
      </w:r>
      <w:r w:rsidR="004C71F9" w:rsidRPr="001E0982">
        <w:rPr>
          <w:i/>
          <w:sz w:val="28"/>
          <w:szCs w:val="28"/>
        </w:rPr>
        <w:t>s</w:t>
      </w:r>
      <w:r w:rsidR="004C71F9" w:rsidRPr="001E0982">
        <w:rPr>
          <w:i/>
          <w:sz w:val="28"/>
          <w:szCs w:val="28"/>
        </w:rPr>
        <w:t xml:space="preserve">ual quality control and inspection. The algorithm uses </w:t>
      </w:r>
      <w:r w:rsidR="00DD68D7" w:rsidRPr="001E0982">
        <w:rPr>
          <w:i/>
          <w:sz w:val="28"/>
          <w:szCs w:val="28"/>
        </w:rPr>
        <w:t xml:space="preserve">segmented contour description of the details with polygons in polar coordinate system. </w:t>
      </w:r>
      <w:r w:rsidR="00195427" w:rsidRPr="001E0982">
        <w:rPr>
          <w:i/>
          <w:sz w:val="28"/>
          <w:szCs w:val="28"/>
        </w:rPr>
        <w:t xml:space="preserve">Object </w:t>
      </w:r>
      <w:r w:rsidR="00526302" w:rsidRPr="001E0982">
        <w:rPr>
          <w:i/>
          <w:sz w:val="28"/>
          <w:szCs w:val="28"/>
        </w:rPr>
        <w:t>determination</w:t>
      </w:r>
      <w:r w:rsidR="00195427" w:rsidRPr="001E0982">
        <w:rPr>
          <w:i/>
          <w:sz w:val="28"/>
          <w:szCs w:val="28"/>
        </w:rPr>
        <w:t xml:space="preserve"> is based on 3 parameters: angles between segments, length of segments and number of se</w:t>
      </w:r>
      <w:r w:rsidR="00195427" w:rsidRPr="001E0982">
        <w:rPr>
          <w:i/>
          <w:sz w:val="28"/>
          <w:szCs w:val="28"/>
        </w:rPr>
        <w:t>g</w:t>
      </w:r>
      <w:r w:rsidR="00195427" w:rsidRPr="001E0982">
        <w:rPr>
          <w:i/>
          <w:sz w:val="28"/>
          <w:szCs w:val="28"/>
        </w:rPr>
        <w:t>ments. The developed for this purpose</w:t>
      </w:r>
      <w:r w:rsidR="00526302" w:rsidRPr="001E0982">
        <w:rPr>
          <w:i/>
          <w:sz w:val="28"/>
          <w:szCs w:val="28"/>
        </w:rPr>
        <w:t xml:space="preserve"> software shows</w:t>
      </w:r>
      <w:r w:rsidR="00195427" w:rsidRPr="001E0982">
        <w:rPr>
          <w:i/>
          <w:sz w:val="28"/>
          <w:szCs w:val="28"/>
        </w:rPr>
        <w:t xml:space="preserve"> reliable details </w:t>
      </w:r>
      <w:r w:rsidR="00526302" w:rsidRPr="001E0982">
        <w:rPr>
          <w:i/>
          <w:sz w:val="28"/>
          <w:szCs w:val="28"/>
        </w:rPr>
        <w:t>classification</w:t>
      </w:r>
      <w:r w:rsidR="006B1545" w:rsidRPr="001E0982">
        <w:rPr>
          <w:i/>
          <w:sz w:val="28"/>
          <w:szCs w:val="28"/>
        </w:rPr>
        <w:t xml:space="preserve"> and low time consumption</w:t>
      </w:r>
      <w:r w:rsidR="00195427" w:rsidRPr="001E0982">
        <w:rPr>
          <w:i/>
          <w:sz w:val="28"/>
          <w:szCs w:val="28"/>
        </w:rPr>
        <w:t>.</w:t>
      </w:r>
    </w:p>
    <w:p w:rsidR="005824E1" w:rsidRPr="001E0982" w:rsidRDefault="009F50E9" w:rsidP="001E0982">
      <w:pPr>
        <w:jc w:val="both"/>
        <w:rPr>
          <w:i/>
          <w:sz w:val="28"/>
          <w:szCs w:val="28"/>
        </w:rPr>
      </w:pPr>
      <w:r w:rsidRPr="001E0982">
        <w:rPr>
          <w:b/>
          <w:i/>
          <w:sz w:val="28"/>
          <w:szCs w:val="28"/>
        </w:rPr>
        <w:t xml:space="preserve">Keywords: </w:t>
      </w:r>
      <w:r w:rsidR="006D42E4" w:rsidRPr="001E0982">
        <w:rPr>
          <w:i/>
          <w:sz w:val="28"/>
          <w:szCs w:val="28"/>
        </w:rPr>
        <w:t>visual quality control,</w:t>
      </w:r>
      <w:r w:rsidR="00244D50" w:rsidRPr="001E0982">
        <w:rPr>
          <w:i/>
          <w:sz w:val="28"/>
          <w:szCs w:val="28"/>
        </w:rPr>
        <w:t xml:space="preserve"> </w:t>
      </w:r>
      <w:r w:rsidR="008D7214" w:rsidRPr="001E0982">
        <w:rPr>
          <w:i/>
          <w:sz w:val="28"/>
          <w:szCs w:val="28"/>
        </w:rPr>
        <w:t xml:space="preserve">machine vision, </w:t>
      </w:r>
      <w:r w:rsidR="00244D50" w:rsidRPr="001E0982">
        <w:rPr>
          <w:i/>
          <w:sz w:val="28"/>
          <w:szCs w:val="28"/>
        </w:rPr>
        <w:t xml:space="preserve">polygonal contour description, </w:t>
      </w:r>
      <w:r w:rsidR="001C6AEB" w:rsidRPr="001E0982">
        <w:rPr>
          <w:i/>
          <w:sz w:val="28"/>
          <w:szCs w:val="28"/>
        </w:rPr>
        <w:t>co</w:t>
      </w:r>
      <w:r w:rsidR="001C6AEB" w:rsidRPr="001E0982">
        <w:rPr>
          <w:i/>
          <w:sz w:val="28"/>
          <w:szCs w:val="28"/>
        </w:rPr>
        <w:t>n</w:t>
      </w:r>
      <w:r w:rsidR="001C6AEB" w:rsidRPr="001E0982">
        <w:rPr>
          <w:i/>
          <w:sz w:val="28"/>
          <w:szCs w:val="28"/>
        </w:rPr>
        <w:t xml:space="preserve">formance </w:t>
      </w:r>
      <w:r w:rsidR="00CC51B3" w:rsidRPr="001E0982">
        <w:rPr>
          <w:i/>
          <w:sz w:val="28"/>
          <w:szCs w:val="28"/>
        </w:rPr>
        <w:t xml:space="preserve">details </w:t>
      </w:r>
      <w:r w:rsidR="0038163F" w:rsidRPr="001E0982">
        <w:rPr>
          <w:i/>
          <w:sz w:val="28"/>
          <w:szCs w:val="28"/>
        </w:rPr>
        <w:t>determination</w:t>
      </w:r>
    </w:p>
    <w:p w:rsidR="00E73389" w:rsidRPr="001E0982" w:rsidRDefault="00E73389" w:rsidP="001E0982">
      <w:pPr>
        <w:jc w:val="center"/>
        <w:rPr>
          <w:b/>
          <w:sz w:val="28"/>
          <w:szCs w:val="28"/>
          <w:lang w:val="bg-BG"/>
        </w:rPr>
      </w:pPr>
      <w:bookmarkStart w:id="0" w:name="_GoBack"/>
      <w:bookmarkEnd w:id="0"/>
    </w:p>
    <w:sectPr w:rsidR="00E73389" w:rsidRPr="001E0982" w:rsidSect="00093F7C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E55"/>
    <w:multiLevelType w:val="hybridMultilevel"/>
    <w:tmpl w:val="12F006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B1B86"/>
    <w:multiLevelType w:val="hybridMultilevel"/>
    <w:tmpl w:val="8730C54E"/>
    <w:lvl w:ilvl="0" w:tplc="04F4731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0F7EB7"/>
    <w:multiLevelType w:val="hybridMultilevel"/>
    <w:tmpl w:val="EED4BDF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3BF"/>
    <w:rsid w:val="00000881"/>
    <w:rsid w:val="00004355"/>
    <w:rsid w:val="00006487"/>
    <w:rsid w:val="0000692F"/>
    <w:rsid w:val="00007ECF"/>
    <w:rsid w:val="0001159B"/>
    <w:rsid w:val="00014F6D"/>
    <w:rsid w:val="0001712E"/>
    <w:rsid w:val="000172A4"/>
    <w:rsid w:val="0002158A"/>
    <w:rsid w:val="00021AB5"/>
    <w:rsid w:val="00022AD8"/>
    <w:rsid w:val="00024035"/>
    <w:rsid w:val="000246FF"/>
    <w:rsid w:val="000249CF"/>
    <w:rsid w:val="0002733E"/>
    <w:rsid w:val="000301BB"/>
    <w:rsid w:val="0003024A"/>
    <w:rsid w:val="00032D43"/>
    <w:rsid w:val="00035614"/>
    <w:rsid w:val="00042915"/>
    <w:rsid w:val="00044006"/>
    <w:rsid w:val="00044764"/>
    <w:rsid w:val="00046900"/>
    <w:rsid w:val="000506A3"/>
    <w:rsid w:val="00050D0F"/>
    <w:rsid w:val="00054FFF"/>
    <w:rsid w:val="00061949"/>
    <w:rsid w:val="00065AC9"/>
    <w:rsid w:val="00065B95"/>
    <w:rsid w:val="000670D1"/>
    <w:rsid w:val="00067125"/>
    <w:rsid w:val="0006766D"/>
    <w:rsid w:val="00067E5D"/>
    <w:rsid w:val="0007063B"/>
    <w:rsid w:val="00070EBF"/>
    <w:rsid w:val="0007155F"/>
    <w:rsid w:val="00075888"/>
    <w:rsid w:val="00077B51"/>
    <w:rsid w:val="00077D48"/>
    <w:rsid w:val="00080041"/>
    <w:rsid w:val="00080732"/>
    <w:rsid w:val="000831A1"/>
    <w:rsid w:val="00084324"/>
    <w:rsid w:val="00084C2A"/>
    <w:rsid w:val="00085B96"/>
    <w:rsid w:val="000861FB"/>
    <w:rsid w:val="00093F7C"/>
    <w:rsid w:val="00094025"/>
    <w:rsid w:val="00095D89"/>
    <w:rsid w:val="00097E0C"/>
    <w:rsid w:val="000A1F95"/>
    <w:rsid w:val="000A558D"/>
    <w:rsid w:val="000A60D3"/>
    <w:rsid w:val="000B2EF8"/>
    <w:rsid w:val="000B321A"/>
    <w:rsid w:val="000B395A"/>
    <w:rsid w:val="000B4B46"/>
    <w:rsid w:val="000C1584"/>
    <w:rsid w:val="000C763D"/>
    <w:rsid w:val="000C791A"/>
    <w:rsid w:val="000C79DB"/>
    <w:rsid w:val="000C7E38"/>
    <w:rsid w:val="000D230F"/>
    <w:rsid w:val="000D3CD9"/>
    <w:rsid w:val="000D72D3"/>
    <w:rsid w:val="000D780F"/>
    <w:rsid w:val="000E0A3A"/>
    <w:rsid w:val="000E11B7"/>
    <w:rsid w:val="000E1FB7"/>
    <w:rsid w:val="000F1288"/>
    <w:rsid w:val="000F2B10"/>
    <w:rsid w:val="000F5D9B"/>
    <w:rsid w:val="000F5EDB"/>
    <w:rsid w:val="000F7A94"/>
    <w:rsid w:val="000F7B17"/>
    <w:rsid w:val="000F7C42"/>
    <w:rsid w:val="00100888"/>
    <w:rsid w:val="001016C7"/>
    <w:rsid w:val="00102179"/>
    <w:rsid w:val="001038BB"/>
    <w:rsid w:val="00106D4F"/>
    <w:rsid w:val="0011156C"/>
    <w:rsid w:val="001133B2"/>
    <w:rsid w:val="0011385E"/>
    <w:rsid w:val="00113D64"/>
    <w:rsid w:val="001205BA"/>
    <w:rsid w:val="0012468C"/>
    <w:rsid w:val="001246DD"/>
    <w:rsid w:val="00127341"/>
    <w:rsid w:val="00127CC2"/>
    <w:rsid w:val="00130298"/>
    <w:rsid w:val="00130974"/>
    <w:rsid w:val="001327B3"/>
    <w:rsid w:val="001334CE"/>
    <w:rsid w:val="00135CDE"/>
    <w:rsid w:val="00136084"/>
    <w:rsid w:val="00136B46"/>
    <w:rsid w:val="00141988"/>
    <w:rsid w:val="00142471"/>
    <w:rsid w:val="00145DAC"/>
    <w:rsid w:val="00147392"/>
    <w:rsid w:val="00150FB5"/>
    <w:rsid w:val="00151D5C"/>
    <w:rsid w:val="001546AE"/>
    <w:rsid w:val="00154D67"/>
    <w:rsid w:val="00156BBA"/>
    <w:rsid w:val="00160F74"/>
    <w:rsid w:val="001618E4"/>
    <w:rsid w:val="00161C62"/>
    <w:rsid w:val="00162604"/>
    <w:rsid w:val="0016300B"/>
    <w:rsid w:val="00163889"/>
    <w:rsid w:val="00165D82"/>
    <w:rsid w:val="00170947"/>
    <w:rsid w:val="00172A47"/>
    <w:rsid w:val="00175D0C"/>
    <w:rsid w:val="001761DC"/>
    <w:rsid w:val="00180EB3"/>
    <w:rsid w:val="00181374"/>
    <w:rsid w:val="00181624"/>
    <w:rsid w:val="00182CB3"/>
    <w:rsid w:val="00184AEA"/>
    <w:rsid w:val="00187BED"/>
    <w:rsid w:val="00190E91"/>
    <w:rsid w:val="0019116C"/>
    <w:rsid w:val="00191B8F"/>
    <w:rsid w:val="00193D73"/>
    <w:rsid w:val="00193EE4"/>
    <w:rsid w:val="00194A5D"/>
    <w:rsid w:val="00195427"/>
    <w:rsid w:val="001A035F"/>
    <w:rsid w:val="001A068F"/>
    <w:rsid w:val="001A1E0F"/>
    <w:rsid w:val="001A27B1"/>
    <w:rsid w:val="001A2926"/>
    <w:rsid w:val="001A4450"/>
    <w:rsid w:val="001B1C4A"/>
    <w:rsid w:val="001B1E8B"/>
    <w:rsid w:val="001B1EEF"/>
    <w:rsid w:val="001B47D8"/>
    <w:rsid w:val="001B62DC"/>
    <w:rsid w:val="001B630E"/>
    <w:rsid w:val="001C5585"/>
    <w:rsid w:val="001C6AEB"/>
    <w:rsid w:val="001C7CA2"/>
    <w:rsid w:val="001D3E08"/>
    <w:rsid w:val="001D52D9"/>
    <w:rsid w:val="001D7C60"/>
    <w:rsid w:val="001E0982"/>
    <w:rsid w:val="001E1B5A"/>
    <w:rsid w:val="001E1D9C"/>
    <w:rsid w:val="001E251D"/>
    <w:rsid w:val="001E719C"/>
    <w:rsid w:val="001F0DA4"/>
    <w:rsid w:val="001F1C83"/>
    <w:rsid w:val="001F26AB"/>
    <w:rsid w:val="001F64E7"/>
    <w:rsid w:val="001F6CAC"/>
    <w:rsid w:val="00201310"/>
    <w:rsid w:val="002055B8"/>
    <w:rsid w:val="00214B6C"/>
    <w:rsid w:val="00215ED1"/>
    <w:rsid w:val="00223475"/>
    <w:rsid w:val="00231557"/>
    <w:rsid w:val="00232CD1"/>
    <w:rsid w:val="00232FFC"/>
    <w:rsid w:val="00234430"/>
    <w:rsid w:val="002347B0"/>
    <w:rsid w:val="00240F9C"/>
    <w:rsid w:val="00244299"/>
    <w:rsid w:val="00244D50"/>
    <w:rsid w:val="00244D6D"/>
    <w:rsid w:val="002469F1"/>
    <w:rsid w:val="00247136"/>
    <w:rsid w:val="00247617"/>
    <w:rsid w:val="00247AE7"/>
    <w:rsid w:val="0025026C"/>
    <w:rsid w:val="00252345"/>
    <w:rsid w:val="00252BF0"/>
    <w:rsid w:val="0025366A"/>
    <w:rsid w:val="002561A7"/>
    <w:rsid w:val="00257B07"/>
    <w:rsid w:val="00262360"/>
    <w:rsid w:val="002701AB"/>
    <w:rsid w:val="002723D1"/>
    <w:rsid w:val="00272F85"/>
    <w:rsid w:val="00273A2B"/>
    <w:rsid w:val="00274034"/>
    <w:rsid w:val="00276604"/>
    <w:rsid w:val="00277086"/>
    <w:rsid w:val="002777F4"/>
    <w:rsid w:val="00283DF9"/>
    <w:rsid w:val="00284C73"/>
    <w:rsid w:val="00293A59"/>
    <w:rsid w:val="0029631D"/>
    <w:rsid w:val="002969C9"/>
    <w:rsid w:val="002975A1"/>
    <w:rsid w:val="002A00B6"/>
    <w:rsid w:val="002A057F"/>
    <w:rsid w:val="002A1A39"/>
    <w:rsid w:val="002A41B4"/>
    <w:rsid w:val="002A4CD1"/>
    <w:rsid w:val="002A7936"/>
    <w:rsid w:val="002B0F15"/>
    <w:rsid w:val="002B274A"/>
    <w:rsid w:val="002B4A0E"/>
    <w:rsid w:val="002B7816"/>
    <w:rsid w:val="002C24D9"/>
    <w:rsid w:val="002C2638"/>
    <w:rsid w:val="002C3018"/>
    <w:rsid w:val="002C4C82"/>
    <w:rsid w:val="002D18D0"/>
    <w:rsid w:val="002D5233"/>
    <w:rsid w:val="002D64BF"/>
    <w:rsid w:val="002D68B6"/>
    <w:rsid w:val="002D7266"/>
    <w:rsid w:val="002D72D4"/>
    <w:rsid w:val="002E0487"/>
    <w:rsid w:val="002E1157"/>
    <w:rsid w:val="002E1461"/>
    <w:rsid w:val="002E27F0"/>
    <w:rsid w:val="002E446E"/>
    <w:rsid w:val="002E7672"/>
    <w:rsid w:val="002F3C80"/>
    <w:rsid w:val="002F4CD7"/>
    <w:rsid w:val="002F70FC"/>
    <w:rsid w:val="002F7E55"/>
    <w:rsid w:val="003020F5"/>
    <w:rsid w:val="003036E6"/>
    <w:rsid w:val="00304343"/>
    <w:rsid w:val="00304DAB"/>
    <w:rsid w:val="0030516E"/>
    <w:rsid w:val="0030616E"/>
    <w:rsid w:val="003152F9"/>
    <w:rsid w:val="00322264"/>
    <w:rsid w:val="0032228B"/>
    <w:rsid w:val="003241D5"/>
    <w:rsid w:val="00326F29"/>
    <w:rsid w:val="0033026A"/>
    <w:rsid w:val="00331532"/>
    <w:rsid w:val="003367B6"/>
    <w:rsid w:val="00336E17"/>
    <w:rsid w:val="00336E21"/>
    <w:rsid w:val="00341273"/>
    <w:rsid w:val="00342724"/>
    <w:rsid w:val="00343549"/>
    <w:rsid w:val="00343867"/>
    <w:rsid w:val="0034411D"/>
    <w:rsid w:val="003445A2"/>
    <w:rsid w:val="00344667"/>
    <w:rsid w:val="00346652"/>
    <w:rsid w:val="00346DF4"/>
    <w:rsid w:val="00350644"/>
    <w:rsid w:val="003522DE"/>
    <w:rsid w:val="003532FA"/>
    <w:rsid w:val="00354CFA"/>
    <w:rsid w:val="00354F2C"/>
    <w:rsid w:val="00356A9C"/>
    <w:rsid w:val="00356EC1"/>
    <w:rsid w:val="00360DDE"/>
    <w:rsid w:val="00362BC9"/>
    <w:rsid w:val="003643A0"/>
    <w:rsid w:val="003652F3"/>
    <w:rsid w:val="003666A2"/>
    <w:rsid w:val="003678AB"/>
    <w:rsid w:val="00367E64"/>
    <w:rsid w:val="0037139D"/>
    <w:rsid w:val="00377C43"/>
    <w:rsid w:val="0038163F"/>
    <w:rsid w:val="00382D7E"/>
    <w:rsid w:val="00385FB3"/>
    <w:rsid w:val="0038618E"/>
    <w:rsid w:val="003864FD"/>
    <w:rsid w:val="0039014F"/>
    <w:rsid w:val="00393BBC"/>
    <w:rsid w:val="003953E5"/>
    <w:rsid w:val="00395540"/>
    <w:rsid w:val="00395C15"/>
    <w:rsid w:val="003976F0"/>
    <w:rsid w:val="003A5E96"/>
    <w:rsid w:val="003B1FAE"/>
    <w:rsid w:val="003B36AA"/>
    <w:rsid w:val="003B7824"/>
    <w:rsid w:val="003C15DA"/>
    <w:rsid w:val="003C187B"/>
    <w:rsid w:val="003C227D"/>
    <w:rsid w:val="003C27E3"/>
    <w:rsid w:val="003C479A"/>
    <w:rsid w:val="003C5DBE"/>
    <w:rsid w:val="003C67AE"/>
    <w:rsid w:val="003D1D5C"/>
    <w:rsid w:val="003D21A7"/>
    <w:rsid w:val="003D2548"/>
    <w:rsid w:val="003D6352"/>
    <w:rsid w:val="003E098B"/>
    <w:rsid w:val="003E65AD"/>
    <w:rsid w:val="003E7E22"/>
    <w:rsid w:val="003F1837"/>
    <w:rsid w:val="003F18CE"/>
    <w:rsid w:val="003F2033"/>
    <w:rsid w:val="003F256B"/>
    <w:rsid w:val="00400287"/>
    <w:rsid w:val="0040075A"/>
    <w:rsid w:val="00401A45"/>
    <w:rsid w:val="00404689"/>
    <w:rsid w:val="00405B1A"/>
    <w:rsid w:val="00406057"/>
    <w:rsid w:val="0040728A"/>
    <w:rsid w:val="0040732F"/>
    <w:rsid w:val="004112C5"/>
    <w:rsid w:val="00411A0B"/>
    <w:rsid w:val="0041318C"/>
    <w:rsid w:val="00413AED"/>
    <w:rsid w:val="00414D46"/>
    <w:rsid w:val="00415D43"/>
    <w:rsid w:val="004205D6"/>
    <w:rsid w:val="004240A8"/>
    <w:rsid w:val="00426D39"/>
    <w:rsid w:val="0043067B"/>
    <w:rsid w:val="00430A7C"/>
    <w:rsid w:val="00430E14"/>
    <w:rsid w:val="00437F48"/>
    <w:rsid w:val="004427CE"/>
    <w:rsid w:val="004434FF"/>
    <w:rsid w:val="00444A13"/>
    <w:rsid w:val="0044549E"/>
    <w:rsid w:val="00445F2A"/>
    <w:rsid w:val="0044620A"/>
    <w:rsid w:val="00446C6D"/>
    <w:rsid w:val="004500A2"/>
    <w:rsid w:val="00452440"/>
    <w:rsid w:val="00454C35"/>
    <w:rsid w:val="004572C3"/>
    <w:rsid w:val="004577F9"/>
    <w:rsid w:val="004627A8"/>
    <w:rsid w:val="00470812"/>
    <w:rsid w:val="00470FF5"/>
    <w:rsid w:val="004711E8"/>
    <w:rsid w:val="0047336B"/>
    <w:rsid w:val="00476A42"/>
    <w:rsid w:val="00477EBB"/>
    <w:rsid w:val="00480EAE"/>
    <w:rsid w:val="00481273"/>
    <w:rsid w:val="00482247"/>
    <w:rsid w:val="00482BD5"/>
    <w:rsid w:val="004834CE"/>
    <w:rsid w:val="0048624E"/>
    <w:rsid w:val="00491131"/>
    <w:rsid w:val="004950FB"/>
    <w:rsid w:val="0049518A"/>
    <w:rsid w:val="00496920"/>
    <w:rsid w:val="00496E5C"/>
    <w:rsid w:val="004A214F"/>
    <w:rsid w:val="004A4B59"/>
    <w:rsid w:val="004A5099"/>
    <w:rsid w:val="004A5CFE"/>
    <w:rsid w:val="004A677D"/>
    <w:rsid w:val="004B2B2F"/>
    <w:rsid w:val="004B2DB4"/>
    <w:rsid w:val="004B32DF"/>
    <w:rsid w:val="004B4DA0"/>
    <w:rsid w:val="004B7C9F"/>
    <w:rsid w:val="004C2736"/>
    <w:rsid w:val="004C3A04"/>
    <w:rsid w:val="004C3B95"/>
    <w:rsid w:val="004C4959"/>
    <w:rsid w:val="004C49ED"/>
    <w:rsid w:val="004C5127"/>
    <w:rsid w:val="004C71F9"/>
    <w:rsid w:val="004D0840"/>
    <w:rsid w:val="004D37BA"/>
    <w:rsid w:val="004E173F"/>
    <w:rsid w:val="004E207D"/>
    <w:rsid w:val="004E3A9E"/>
    <w:rsid w:val="004E69C0"/>
    <w:rsid w:val="004E76B7"/>
    <w:rsid w:val="004E7F32"/>
    <w:rsid w:val="004F1CE9"/>
    <w:rsid w:val="004F2497"/>
    <w:rsid w:val="00502C8A"/>
    <w:rsid w:val="005064A3"/>
    <w:rsid w:val="005064E8"/>
    <w:rsid w:val="005126E1"/>
    <w:rsid w:val="00516FD5"/>
    <w:rsid w:val="00521352"/>
    <w:rsid w:val="00525788"/>
    <w:rsid w:val="00525BF4"/>
    <w:rsid w:val="00526302"/>
    <w:rsid w:val="0052718C"/>
    <w:rsid w:val="005320C2"/>
    <w:rsid w:val="00533F8B"/>
    <w:rsid w:val="005342D7"/>
    <w:rsid w:val="00535F35"/>
    <w:rsid w:val="005361FF"/>
    <w:rsid w:val="0053720E"/>
    <w:rsid w:val="0053759A"/>
    <w:rsid w:val="0054432C"/>
    <w:rsid w:val="00545635"/>
    <w:rsid w:val="00547B11"/>
    <w:rsid w:val="00552BC8"/>
    <w:rsid w:val="00553DB4"/>
    <w:rsid w:val="005572E5"/>
    <w:rsid w:val="00557DCB"/>
    <w:rsid w:val="005616AD"/>
    <w:rsid w:val="00561A8E"/>
    <w:rsid w:val="005650F8"/>
    <w:rsid w:val="00572287"/>
    <w:rsid w:val="00573044"/>
    <w:rsid w:val="005730CB"/>
    <w:rsid w:val="00574496"/>
    <w:rsid w:val="00574FE1"/>
    <w:rsid w:val="005768D2"/>
    <w:rsid w:val="00577FD9"/>
    <w:rsid w:val="0058122F"/>
    <w:rsid w:val="005824E1"/>
    <w:rsid w:val="00582F47"/>
    <w:rsid w:val="005837DF"/>
    <w:rsid w:val="0058395D"/>
    <w:rsid w:val="00585C09"/>
    <w:rsid w:val="00594FC9"/>
    <w:rsid w:val="00596124"/>
    <w:rsid w:val="005A4232"/>
    <w:rsid w:val="005A5154"/>
    <w:rsid w:val="005A5271"/>
    <w:rsid w:val="005A565B"/>
    <w:rsid w:val="005A7006"/>
    <w:rsid w:val="005B3A5B"/>
    <w:rsid w:val="005B5886"/>
    <w:rsid w:val="005C1267"/>
    <w:rsid w:val="005C21C4"/>
    <w:rsid w:val="005C34B7"/>
    <w:rsid w:val="005C3A36"/>
    <w:rsid w:val="005C3DB0"/>
    <w:rsid w:val="005C7635"/>
    <w:rsid w:val="005D317B"/>
    <w:rsid w:val="005E28C0"/>
    <w:rsid w:val="005E40EE"/>
    <w:rsid w:val="005E43E0"/>
    <w:rsid w:val="005E6092"/>
    <w:rsid w:val="005F241D"/>
    <w:rsid w:val="005F38AE"/>
    <w:rsid w:val="00601428"/>
    <w:rsid w:val="006032F8"/>
    <w:rsid w:val="00603D53"/>
    <w:rsid w:val="00605E3E"/>
    <w:rsid w:val="00606363"/>
    <w:rsid w:val="0061159E"/>
    <w:rsid w:val="00611B73"/>
    <w:rsid w:val="006152D3"/>
    <w:rsid w:val="00615BEF"/>
    <w:rsid w:val="00616D3A"/>
    <w:rsid w:val="00617622"/>
    <w:rsid w:val="006177DC"/>
    <w:rsid w:val="00617C3B"/>
    <w:rsid w:val="0063248B"/>
    <w:rsid w:val="00632C1F"/>
    <w:rsid w:val="00634AE4"/>
    <w:rsid w:val="006400C4"/>
    <w:rsid w:val="00641B4E"/>
    <w:rsid w:val="00642920"/>
    <w:rsid w:val="0064673E"/>
    <w:rsid w:val="00646DAF"/>
    <w:rsid w:val="00653541"/>
    <w:rsid w:val="00657122"/>
    <w:rsid w:val="00657917"/>
    <w:rsid w:val="006611AE"/>
    <w:rsid w:val="00665F84"/>
    <w:rsid w:val="00667FC9"/>
    <w:rsid w:val="00671602"/>
    <w:rsid w:val="0067231C"/>
    <w:rsid w:val="00673CD4"/>
    <w:rsid w:val="00682AE4"/>
    <w:rsid w:val="006831E4"/>
    <w:rsid w:val="006840CE"/>
    <w:rsid w:val="00685041"/>
    <w:rsid w:val="00685771"/>
    <w:rsid w:val="00687F2D"/>
    <w:rsid w:val="006912D1"/>
    <w:rsid w:val="006A0D2D"/>
    <w:rsid w:val="006A2794"/>
    <w:rsid w:val="006B0565"/>
    <w:rsid w:val="006B1545"/>
    <w:rsid w:val="006B3EAB"/>
    <w:rsid w:val="006B5A92"/>
    <w:rsid w:val="006B6566"/>
    <w:rsid w:val="006B6EB2"/>
    <w:rsid w:val="006B7FD9"/>
    <w:rsid w:val="006C11F6"/>
    <w:rsid w:val="006C33F8"/>
    <w:rsid w:val="006C4CA2"/>
    <w:rsid w:val="006C65F8"/>
    <w:rsid w:val="006C7418"/>
    <w:rsid w:val="006D1C31"/>
    <w:rsid w:val="006D42E4"/>
    <w:rsid w:val="006D5731"/>
    <w:rsid w:val="006D5A40"/>
    <w:rsid w:val="006D5E56"/>
    <w:rsid w:val="006E04A6"/>
    <w:rsid w:val="006E186A"/>
    <w:rsid w:val="006E51BB"/>
    <w:rsid w:val="006E69E1"/>
    <w:rsid w:val="006F10CD"/>
    <w:rsid w:val="006F472E"/>
    <w:rsid w:val="006F4C43"/>
    <w:rsid w:val="006F535D"/>
    <w:rsid w:val="006F5952"/>
    <w:rsid w:val="006F675A"/>
    <w:rsid w:val="007000EE"/>
    <w:rsid w:val="00700DD2"/>
    <w:rsid w:val="00700F66"/>
    <w:rsid w:val="00701BAA"/>
    <w:rsid w:val="00703538"/>
    <w:rsid w:val="00703873"/>
    <w:rsid w:val="007038D2"/>
    <w:rsid w:val="007067F4"/>
    <w:rsid w:val="00710DDA"/>
    <w:rsid w:val="0071114F"/>
    <w:rsid w:val="0071169D"/>
    <w:rsid w:val="007152B0"/>
    <w:rsid w:val="00715957"/>
    <w:rsid w:val="007164E7"/>
    <w:rsid w:val="00716C19"/>
    <w:rsid w:val="007173BB"/>
    <w:rsid w:val="007204A6"/>
    <w:rsid w:val="007206E7"/>
    <w:rsid w:val="007225F3"/>
    <w:rsid w:val="00730220"/>
    <w:rsid w:val="00731153"/>
    <w:rsid w:val="00733DCE"/>
    <w:rsid w:val="00740005"/>
    <w:rsid w:val="00741F1C"/>
    <w:rsid w:val="00743E9D"/>
    <w:rsid w:val="00744E0B"/>
    <w:rsid w:val="007455C2"/>
    <w:rsid w:val="00746254"/>
    <w:rsid w:val="00753978"/>
    <w:rsid w:val="007546FE"/>
    <w:rsid w:val="00756FF9"/>
    <w:rsid w:val="0075797A"/>
    <w:rsid w:val="00760776"/>
    <w:rsid w:val="0076260B"/>
    <w:rsid w:val="00765096"/>
    <w:rsid w:val="007650F7"/>
    <w:rsid w:val="00765278"/>
    <w:rsid w:val="007736AE"/>
    <w:rsid w:val="00775741"/>
    <w:rsid w:val="00775D8F"/>
    <w:rsid w:val="00776B73"/>
    <w:rsid w:val="00776D91"/>
    <w:rsid w:val="00780EF9"/>
    <w:rsid w:val="00780F59"/>
    <w:rsid w:val="007823DF"/>
    <w:rsid w:val="00783AA9"/>
    <w:rsid w:val="00784C05"/>
    <w:rsid w:val="007857A0"/>
    <w:rsid w:val="0078667D"/>
    <w:rsid w:val="00786C7E"/>
    <w:rsid w:val="00787F26"/>
    <w:rsid w:val="00790ADE"/>
    <w:rsid w:val="007916AF"/>
    <w:rsid w:val="00794753"/>
    <w:rsid w:val="00794BDD"/>
    <w:rsid w:val="00794DBC"/>
    <w:rsid w:val="007A2857"/>
    <w:rsid w:val="007A3234"/>
    <w:rsid w:val="007A3687"/>
    <w:rsid w:val="007A3C97"/>
    <w:rsid w:val="007B44BA"/>
    <w:rsid w:val="007B6230"/>
    <w:rsid w:val="007B7AE0"/>
    <w:rsid w:val="007C4BF8"/>
    <w:rsid w:val="007C77C8"/>
    <w:rsid w:val="007D1E8F"/>
    <w:rsid w:val="007D276E"/>
    <w:rsid w:val="007D3405"/>
    <w:rsid w:val="007D4E45"/>
    <w:rsid w:val="007D627B"/>
    <w:rsid w:val="007D6658"/>
    <w:rsid w:val="007D6D5C"/>
    <w:rsid w:val="007D6E29"/>
    <w:rsid w:val="007D7529"/>
    <w:rsid w:val="007E0D3D"/>
    <w:rsid w:val="007E3BFA"/>
    <w:rsid w:val="007E4589"/>
    <w:rsid w:val="007E5C07"/>
    <w:rsid w:val="007E6BF8"/>
    <w:rsid w:val="007E6F47"/>
    <w:rsid w:val="007F00A1"/>
    <w:rsid w:val="007F0DD9"/>
    <w:rsid w:val="007F1030"/>
    <w:rsid w:val="007F2BD2"/>
    <w:rsid w:val="00802720"/>
    <w:rsid w:val="00810D99"/>
    <w:rsid w:val="00812D5B"/>
    <w:rsid w:val="008139F4"/>
    <w:rsid w:val="00814CCF"/>
    <w:rsid w:val="00816974"/>
    <w:rsid w:val="00817E6A"/>
    <w:rsid w:val="00821122"/>
    <w:rsid w:val="00824709"/>
    <w:rsid w:val="00825C5E"/>
    <w:rsid w:val="00827223"/>
    <w:rsid w:val="0083195A"/>
    <w:rsid w:val="00831C92"/>
    <w:rsid w:val="008320B5"/>
    <w:rsid w:val="00840030"/>
    <w:rsid w:val="008408D9"/>
    <w:rsid w:val="008427EC"/>
    <w:rsid w:val="00843EDC"/>
    <w:rsid w:val="008464B0"/>
    <w:rsid w:val="00847A8D"/>
    <w:rsid w:val="00847C71"/>
    <w:rsid w:val="00853D61"/>
    <w:rsid w:val="00854BCC"/>
    <w:rsid w:val="008564DB"/>
    <w:rsid w:val="00857727"/>
    <w:rsid w:val="00860DA4"/>
    <w:rsid w:val="00861498"/>
    <w:rsid w:val="00861DE3"/>
    <w:rsid w:val="0086363A"/>
    <w:rsid w:val="00865E6F"/>
    <w:rsid w:val="00866007"/>
    <w:rsid w:val="008711E1"/>
    <w:rsid w:val="008720A9"/>
    <w:rsid w:val="00876CCE"/>
    <w:rsid w:val="008773B8"/>
    <w:rsid w:val="008774FA"/>
    <w:rsid w:val="00881BE5"/>
    <w:rsid w:val="00881F7B"/>
    <w:rsid w:val="0088257A"/>
    <w:rsid w:val="008840A0"/>
    <w:rsid w:val="00885139"/>
    <w:rsid w:val="00885DE2"/>
    <w:rsid w:val="008950C4"/>
    <w:rsid w:val="008974BB"/>
    <w:rsid w:val="008A03E6"/>
    <w:rsid w:val="008A2566"/>
    <w:rsid w:val="008A26FD"/>
    <w:rsid w:val="008A428D"/>
    <w:rsid w:val="008A6A8A"/>
    <w:rsid w:val="008A78F8"/>
    <w:rsid w:val="008B0ACC"/>
    <w:rsid w:val="008B1B40"/>
    <w:rsid w:val="008B1B97"/>
    <w:rsid w:val="008B57A9"/>
    <w:rsid w:val="008B73E4"/>
    <w:rsid w:val="008C5403"/>
    <w:rsid w:val="008C5873"/>
    <w:rsid w:val="008C6444"/>
    <w:rsid w:val="008D0A27"/>
    <w:rsid w:val="008D46F7"/>
    <w:rsid w:val="008D4E84"/>
    <w:rsid w:val="008D7214"/>
    <w:rsid w:val="008E067D"/>
    <w:rsid w:val="008E29FB"/>
    <w:rsid w:val="008E3A80"/>
    <w:rsid w:val="008E634A"/>
    <w:rsid w:val="008E6E67"/>
    <w:rsid w:val="008F030F"/>
    <w:rsid w:val="008F23AB"/>
    <w:rsid w:val="008F3A3D"/>
    <w:rsid w:val="008F4D13"/>
    <w:rsid w:val="008F6B2B"/>
    <w:rsid w:val="008F6EF2"/>
    <w:rsid w:val="008F7114"/>
    <w:rsid w:val="0090117C"/>
    <w:rsid w:val="00902329"/>
    <w:rsid w:val="00907CC8"/>
    <w:rsid w:val="0091163A"/>
    <w:rsid w:val="00911788"/>
    <w:rsid w:val="009123F5"/>
    <w:rsid w:val="0091625B"/>
    <w:rsid w:val="00917C5B"/>
    <w:rsid w:val="00923BFB"/>
    <w:rsid w:val="00924E49"/>
    <w:rsid w:val="00931A43"/>
    <w:rsid w:val="009338F2"/>
    <w:rsid w:val="009363DF"/>
    <w:rsid w:val="00936ED9"/>
    <w:rsid w:val="00944FA0"/>
    <w:rsid w:val="00945E71"/>
    <w:rsid w:val="00946643"/>
    <w:rsid w:val="00946702"/>
    <w:rsid w:val="00950EAE"/>
    <w:rsid w:val="00957080"/>
    <w:rsid w:val="0096162E"/>
    <w:rsid w:val="00961871"/>
    <w:rsid w:val="00963ACE"/>
    <w:rsid w:val="00964D02"/>
    <w:rsid w:val="00967DC4"/>
    <w:rsid w:val="00970416"/>
    <w:rsid w:val="00972157"/>
    <w:rsid w:val="0097338A"/>
    <w:rsid w:val="00973767"/>
    <w:rsid w:val="0097445A"/>
    <w:rsid w:val="0097493F"/>
    <w:rsid w:val="009749AA"/>
    <w:rsid w:val="009753CB"/>
    <w:rsid w:val="00982AA4"/>
    <w:rsid w:val="00982E3C"/>
    <w:rsid w:val="00982F09"/>
    <w:rsid w:val="00990265"/>
    <w:rsid w:val="00992C78"/>
    <w:rsid w:val="009966A0"/>
    <w:rsid w:val="00997950"/>
    <w:rsid w:val="009A0B4E"/>
    <w:rsid w:val="009A3A22"/>
    <w:rsid w:val="009A49DC"/>
    <w:rsid w:val="009A6F16"/>
    <w:rsid w:val="009A6F49"/>
    <w:rsid w:val="009A74DA"/>
    <w:rsid w:val="009A7888"/>
    <w:rsid w:val="009B16FF"/>
    <w:rsid w:val="009B7880"/>
    <w:rsid w:val="009B7D9D"/>
    <w:rsid w:val="009C1067"/>
    <w:rsid w:val="009C226D"/>
    <w:rsid w:val="009C3345"/>
    <w:rsid w:val="009C41D2"/>
    <w:rsid w:val="009C65F8"/>
    <w:rsid w:val="009C7D04"/>
    <w:rsid w:val="009D1535"/>
    <w:rsid w:val="009D226C"/>
    <w:rsid w:val="009D2CB6"/>
    <w:rsid w:val="009D7310"/>
    <w:rsid w:val="009E0B4C"/>
    <w:rsid w:val="009F0A15"/>
    <w:rsid w:val="009F0CB2"/>
    <w:rsid w:val="009F209A"/>
    <w:rsid w:val="009F21EF"/>
    <w:rsid w:val="009F3162"/>
    <w:rsid w:val="009F4345"/>
    <w:rsid w:val="009F44FC"/>
    <w:rsid w:val="009F49F1"/>
    <w:rsid w:val="009F4C74"/>
    <w:rsid w:val="009F50E9"/>
    <w:rsid w:val="00A03221"/>
    <w:rsid w:val="00A0333F"/>
    <w:rsid w:val="00A035F8"/>
    <w:rsid w:val="00A036F2"/>
    <w:rsid w:val="00A0536B"/>
    <w:rsid w:val="00A137A8"/>
    <w:rsid w:val="00A14E79"/>
    <w:rsid w:val="00A15795"/>
    <w:rsid w:val="00A15B56"/>
    <w:rsid w:val="00A202F8"/>
    <w:rsid w:val="00A20A5C"/>
    <w:rsid w:val="00A22A25"/>
    <w:rsid w:val="00A30C17"/>
    <w:rsid w:val="00A33377"/>
    <w:rsid w:val="00A337DE"/>
    <w:rsid w:val="00A33D5B"/>
    <w:rsid w:val="00A374A5"/>
    <w:rsid w:val="00A41C81"/>
    <w:rsid w:val="00A43748"/>
    <w:rsid w:val="00A444EF"/>
    <w:rsid w:val="00A44849"/>
    <w:rsid w:val="00A45EB5"/>
    <w:rsid w:val="00A4770D"/>
    <w:rsid w:val="00A5026B"/>
    <w:rsid w:val="00A52131"/>
    <w:rsid w:val="00A5290D"/>
    <w:rsid w:val="00A60D82"/>
    <w:rsid w:val="00A6261B"/>
    <w:rsid w:val="00A73E2B"/>
    <w:rsid w:val="00A76367"/>
    <w:rsid w:val="00A8193D"/>
    <w:rsid w:val="00A81EF1"/>
    <w:rsid w:val="00A82EF0"/>
    <w:rsid w:val="00A83995"/>
    <w:rsid w:val="00A84306"/>
    <w:rsid w:val="00A849C5"/>
    <w:rsid w:val="00A9243C"/>
    <w:rsid w:val="00A955BD"/>
    <w:rsid w:val="00A95679"/>
    <w:rsid w:val="00A97F03"/>
    <w:rsid w:val="00AA3AFF"/>
    <w:rsid w:val="00AA4325"/>
    <w:rsid w:val="00AB0EA1"/>
    <w:rsid w:val="00AB7674"/>
    <w:rsid w:val="00AB7D7C"/>
    <w:rsid w:val="00AC1A55"/>
    <w:rsid w:val="00AC4754"/>
    <w:rsid w:val="00AC4BB4"/>
    <w:rsid w:val="00AC66E1"/>
    <w:rsid w:val="00AC68C2"/>
    <w:rsid w:val="00AD203A"/>
    <w:rsid w:val="00AD2D14"/>
    <w:rsid w:val="00AD32E3"/>
    <w:rsid w:val="00AD5D3D"/>
    <w:rsid w:val="00AD6537"/>
    <w:rsid w:val="00AD69AA"/>
    <w:rsid w:val="00AD70EC"/>
    <w:rsid w:val="00AF574C"/>
    <w:rsid w:val="00AF6F9E"/>
    <w:rsid w:val="00B0338E"/>
    <w:rsid w:val="00B072AF"/>
    <w:rsid w:val="00B11132"/>
    <w:rsid w:val="00B11999"/>
    <w:rsid w:val="00B13D40"/>
    <w:rsid w:val="00B1448C"/>
    <w:rsid w:val="00B14B7D"/>
    <w:rsid w:val="00B158EB"/>
    <w:rsid w:val="00B16DBA"/>
    <w:rsid w:val="00B218F0"/>
    <w:rsid w:val="00B23AD3"/>
    <w:rsid w:val="00B2434E"/>
    <w:rsid w:val="00B24BD3"/>
    <w:rsid w:val="00B27D0D"/>
    <w:rsid w:val="00B302BB"/>
    <w:rsid w:val="00B31083"/>
    <w:rsid w:val="00B33A80"/>
    <w:rsid w:val="00B354D8"/>
    <w:rsid w:val="00B35DCA"/>
    <w:rsid w:val="00B37533"/>
    <w:rsid w:val="00B41AD0"/>
    <w:rsid w:val="00B42BC4"/>
    <w:rsid w:val="00B43F58"/>
    <w:rsid w:val="00B45F0C"/>
    <w:rsid w:val="00B46699"/>
    <w:rsid w:val="00B47092"/>
    <w:rsid w:val="00B51D7E"/>
    <w:rsid w:val="00B520C9"/>
    <w:rsid w:val="00B524A8"/>
    <w:rsid w:val="00B5317B"/>
    <w:rsid w:val="00B53C7E"/>
    <w:rsid w:val="00B53F99"/>
    <w:rsid w:val="00B60F4D"/>
    <w:rsid w:val="00B61B7B"/>
    <w:rsid w:val="00B6209E"/>
    <w:rsid w:val="00B6320D"/>
    <w:rsid w:val="00B633C0"/>
    <w:rsid w:val="00B64459"/>
    <w:rsid w:val="00B71777"/>
    <w:rsid w:val="00B73980"/>
    <w:rsid w:val="00B75EE7"/>
    <w:rsid w:val="00B765E5"/>
    <w:rsid w:val="00B81E64"/>
    <w:rsid w:val="00B82945"/>
    <w:rsid w:val="00B84D56"/>
    <w:rsid w:val="00B8687A"/>
    <w:rsid w:val="00B8713C"/>
    <w:rsid w:val="00B921E9"/>
    <w:rsid w:val="00B92606"/>
    <w:rsid w:val="00B92EF6"/>
    <w:rsid w:val="00B9318A"/>
    <w:rsid w:val="00B94C30"/>
    <w:rsid w:val="00B9668E"/>
    <w:rsid w:val="00BA0539"/>
    <w:rsid w:val="00BA1802"/>
    <w:rsid w:val="00BA1C05"/>
    <w:rsid w:val="00BA339C"/>
    <w:rsid w:val="00BA3A3D"/>
    <w:rsid w:val="00BA465D"/>
    <w:rsid w:val="00BB2AD6"/>
    <w:rsid w:val="00BB5010"/>
    <w:rsid w:val="00BB6076"/>
    <w:rsid w:val="00BC3C24"/>
    <w:rsid w:val="00BD018D"/>
    <w:rsid w:val="00BD2767"/>
    <w:rsid w:val="00BD40D3"/>
    <w:rsid w:val="00BE07F3"/>
    <w:rsid w:val="00BE5AE0"/>
    <w:rsid w:val="00BE5E00"/>
    <w:rsid w:val="00BE6C05"/>
    <w:rsid w:val="00BE6EF6"/>
    <w:rsid w:val="00BE73B0"/>
    <w:rsid w:val="00BE7F5D"/>
    <w:rsid w:val="00BF5E5A"/>
    <w:rsid w:val="00BF668E"/>
    <w:rsid w:val="00C007E8"/>
    <w:rsid w:val="00C00B3C"/>
    <w:rsid w:val="00C023A8"/>
    <w:rsid w:val="00C10881"/>
    <w:rsid w:val="00C10943"/>
    <w:rsid w:val="00C11683"/>
    <w:rsid w:val="00C116A3"/>
    <w:rsid w:val="00C1282C"/>
    <w:rsid w:val="00C1378E"/>
    <w:rsid w:val="00C2247B"/>
    <w:rsid w:val="00C231C2"/>
    <w:rsid w:val="00C24F99"/>
    <w:rsid w:val="00C25112"/>
    <w:rsid w:val="00C2561B"/>
    <w:rsid w:val="00C26AB8"/>
    <w:rsid w:val="00C273BF"/>
    <w:rsid w:val="00C30F3E"/>
    <w:rsid w:val="00C319AF"/>
    <w:rsid w:val="00C40113"/>
    <w:rsid w:val="00C40AC7"/>
    <w:rsid w:val="00C420A3"/>
    <w:rsid w:val="00C44085"/>
    <w:rsid w:val="00C44B0F"/>
    <w:rsid w:val="00C4512D"/>
    <w:rsid w:val="00C4595D"/>
    <w:rsid w:val="00C46123"/>
    <w:rsid w:val="00C464A3"/>
    <w:rsid w:val="00C50E89"/>
    <w:rsid w:val="00C51BB0"/>
    <w:rsid w:val="00C52169"/>
    <w:rsid w:val="00C52EC2"/>
    <w:rsid w:val="00C56E20"/>
    <w:rsid w:val="00C61587"/>
    <w:rsid w:val="00C61F46"/>
    <w:rsid w:val="00C620AF"/>
    <w:rsid w:val="00C62A60"/>
    <w:rsid w:val="00C641C0"/>
    <w:rsid w:val="00C65FFE"/>
    <w:rsid w:val="00C7095F"/>
    <w:rsid w:val="00C70C6B"/>
    <w:rsid w:val="00C725BF"/>
    <w:rsid w:val="00C73690"/>
    <w:rsid w:val="00C769A0"/>
    <w:rsid w:val="00C76F36"/>
    <w:rsid w:val="00C81F3D"/>
    <w:rsid w:val="00C8491C"/>
    <w:rsid w:val="00C84E9C"/>
    <w:rsid w:val="00C852F7"/>
    <w:rsid w:val="00C9370C"/>
    <w:rsid w:val="00C93CC1"/>
    <w:rsid w:val="00C97CDE"/>
    <w:rsid w:val="00CA027F"/>
    <w:rsid w:val="00CA07AE"/>
    <w:rsid w:val="00CA0F76"/>
    <w:rsid w:val="00CA1933"/>
    <w:rsid w:val="00CA1CDC"/>
    <w:rsid w:val="00CA357F"/>
    <w:rsid w:val="00CA528B"/>
    <w:rsid w:val="00CA5890"/>
    <w:rsid w:val="00CB0391"/>
    <w:rsid w:val="00CC1ADD"/>
    <w:rsid w:val="00CC51B3"/>
    <w:rsid w:val="00CD06FF"/>
    <w:rsid w:val="00CD7430"/>
    <w:rsid w:val="00CE0211"/>
    <w:rsid w:val="00CE086D"/>
    <w:rsid w:val="00CE21EB"/>
    <w:rsid w:val="00CE2ED4"/>
    <w:rsid w:val="00CE5412"/>
    <w:rsid w:val="00CF144E"/>
    <w:rsid w:val="00CF1DA4"/>
    <w:rsid w:val="00CF25BD"/>
    <w:rsid w:val="00CF302E"/>
    <w:rsid w:val="00CF6017"/>
    <w:rsid w:val="00CF7C72"/>
    <w:rsid w:val="00D01E8E"/>
    <w:rsid w:val="00D05EFE"/>
    <w:rsid w:val="00D06CB2"/>
    <w:rsid w:val="00D07EA3"/>
    <w:rsid w:val="00D10E49"/>
    <w:rsid w:val="00D1319A"/>
    <w:rsid w:val="00D14D9D"/>
    <w:rsid w:val="00D15EED"/>
    <w:rsid w:val="00D2065F"/>
    <w:rsid w:val="00D20DCD"/>
    <w:rsid w:val="00D2324A"/>
    <w:rsid w:val="00D23F1E"/>
    <w:rsid w:val="00D24E49"/>
    <w:rsid w:val="00D268A3"/>
    <w:rsid w:val="00D34EE4"/>
    <w:rsid w:val="00D4049C"/>
    <w:rsid w:val="00D41C27"/>
    <w:rsid w:val="00D4692C"/>
    <w:rsid w:val="00D521A2"/>
    <w:rsid w:val="00D537FC"/>
    <w:rsid w:val="00D54410"/>
    <w:rsid w:val="00D547C1"/>
    <w:rsid w:val="00D55A11"/>
    <w:rsid w:val="00D55E0B"/>
    <w:rsid w:val="00D57C02"/>
    <w:rsid w:val="00D61690"/>
    <w:rsid w:val="00D630D5"/>
    <w:rsid w:val="00D6392D"/>
    <w:rsid w:val="00D649EB"/>
    <w:rsid w:val="00D73335"/>
    <w:rsid w:val="00D809D2"/>
    <w:rsid w:val="00D811A5"/>
    <w:rsid w:val="00D835B6"/>
    <w:rsid w:val="00D83E60"/>
    <w:rsid w:val="00D845E0"/>
    <w:rsid w:val="00D850DA"/>
    <w:rsid w:val="00D85B2C"/>
    <w:rsid w:val="00D86661"/>
    <w:rsid w:val="00D86B72"/>
    <w:rsid w:val="00D86DAE"/>
    <w:rsid w:val="00D92323"/>
    <w:rsid w:val="00D93FE1"/>
    <w:rsid w:val="00D94C3F"/>
    <w:rsid w:val="00D97E64"/>
    <w:rsid w:val="00DA25DB"/>
    <w:rsid w:val="00DA5AF6"/>
    <w:rsid w:val="00DB1072"/>
    <w:rsid w:val="00DB1976"/>
    <w:rsid w:val="00DB20E1"/>
    <w:rsid w:val="00DB3303"/>
    <w:rsid w:val="00DB425D"/>
    <w:rsid w:val="00DB5649"/>
    <w:rsid w:val="00DB6ED4"/>
    <w:rsid w:val="00DB7A2E"/>
    <w:rsid w:val="00DC483E"/>
    <w:rsid w:val="00DC5FF6"/>
    <w:rsid w:val="00DC740B"/>
    <w:rsid w:val="00DC77E3"/>
    <w:rsid w:val="00DD3480"/>
    <w:rsid w:val="00DD3F69"/>
    <w:rsid w:val="00DD4DBA"/>
    <w:rsid w:val="00DD5480"/>
    <w:rsid w:val="00DD5EC0"/>
    <w:rsid w:val="00DD6471"/>
    <w:rsid w:val="00DD68D7"/>
    <w:rsid w:val="00DE1337"/>
    <w:rsid w:val="00DE62EA"/>
    <w:rsid w:val="00DE6AD4"/>
    <w:rsid w:val="00DE7217"/>
    <w:rsid w:val="00DF16A6"/>
    <w:rsid w:val="00DF2283"/>
    <w:rsid w:val="00DF273B"/>
    <w:rsid w:val="00DF4B52"/>
    <w:rsid w:val="00DF5993"/>
    <w:rsid w:val="00E02FC9"/>
    <w:rsid w:val="00E06252"/>
    <w:rsid w:val="00E071D1"/>
    <w:rsid w:val="00E11DF7"/>
    <w:rsid w:val="00E12E4E"/>
    <w:rsid w:val="00E13709"/>
    <w:rsid w:val="00E13902"/>
    <w:rsid w:val="00E156B4"/>
    <w:rsid w:val="00E17D16"/>
    <w:rsid w:val="00E22C13"/>
    <w:rsid w:val="00E24B5B"/>
    <w:rsid w:val="00E30837"/>
    <w:rsid w:val="00E30B42"/>
    <w:rsid w:val="00E31244"/>
    <w:rsid w:val="00E32951"/>
    <w:rsid w:val="00E34342"/>
    <w:rsid w:val="00E361AB"/>
    <w:rsid w:val="00E40E17"/>
    <w:rsid w:val="00E42109"/>
    <w:rsid w:val="00E42AE6"/>
    <w:rsid w:val="00E44F57"/>
    <w:rsid w:val="00E475D0"/>
    <w:rsid w:val="00E47740"/>
    <w:rsid w:val="00E50CF5"/>
    <w:rsid w:val="00E510DC"/>
    <w:rsid w:val="00E527EC"/>
    <w:rsid w:val="00E538DA"/>
    <w:rsid w:val="00E545D7"/>
    <w:rsid w:val="00E550E5"/>
    <w:rsid w:val="00E5644E"/>
    <w:rsid w:val="00E56BDD"/>
    <w:rsid w:val="00E60325"/>
    <w:rsid w:val="00E61625"/>
    <w:rsid w:val="00E6188C"/>
    <w:rsid w:val="00E669A4"/>
    <w:rsid w:val="00E72864"/>
    <w:rsid w:val="00E73389"/>
    <w:rsid w:val="00E805E9"/>
    <w:rsid w:val="00E81113"/>
    <w:rsid w:val="00E819C8"/>
    <w:rsid w:val="00E9212E"/>
    <w:rsid w:val="00E95D4A"/>
    <w:rsid w:val="00EA18F8"/>
    <w:rsid w:val="00EA292F"/>
    <w:rsid w:val="00EA2972"/>
    <w:rsid w:val="00EA3C6D"/>
    <w:rsid w:val="00EA4844"/>
    <w:rsid w:val="00EA48E6"/>
    <w:rsid w:val="00EB1060"/>
    <w:rsid w:val="00EB29F2"/>
    <w:rsid w:val="00EB2BEB"/>
    <w:rsid w:val="00EB36C8"/>
    <w:rsid w:val="00EB4440"/>
    <w:rsid w:val="00EB44E4"/>
    <w:rsid w:val="00EB64E5"/>
    <w:rsid w:val="00EB65F9"/>
    <w:rsid w:val="00EB7C62"/>
    <w:rsid w:val="00EC1F77"/>
    <w:rsid w:val="00EC2B7E"/>
    <w:rsid w:val="00EC2F30"/>
    <w:rsid w:val="00EC3164"/>
    <w:rsid w:val="00EC4D75"/>
    <w:rsid w:val="00EC5555"/>
    <w:rsid w:val="00EC6939"/>
    <w:rsid w:val="00EC7B90"/>
    <w:rsid w:val="00ED1506"/>
    <w:rsid w:val="00ED1D1B"/>
    <w:rsid w:val="00ED2A05"/>
    <w:rsid w:val="00ED2BA8"/>
    <w:rsid w:val="00ED46C3"/>
    <w:rsid w:val="00EE0383"/>
    <w:rsid w:val="00EE1BC2"/>
    <w:rsid w:val="00EE1C91"/>
    <w:rsid w:val="00EE6C08"/>
    <w:rsid w:val="00EE750A"/>
    <w:rsid w:val="00EE79C5"/>
    <w:rsid w:val="00EF08C1"/>
    <w:rsid w:val="00EF0BC8"/>
    <w:rsid w:val="00EF35E0"/>
    <w:rsid w:val="00EF4122"/>
    <w:rsid w:val="00EF5F05"/>
    <w:rsid w:val="00EF6138"/>
    <w:rsid w:val="00EF748A"/>
    <w:rsid w:val="00F02649"/>
    <w:rsid w:val="00F04169"/>
    <w:rsid w:val="00F06149"/>
    <w:rsid w:val="00F07A54"/>
    <w:rsid w:val="00F07A5D"/>
    <w:rsid w:val="00F131D9"/>
    <w:rsid w:val="00F15189"/>
    <w:rsid w:val="00F33E5F"/>
    <w:rsid w:val="00F403D9"/>
    <w:rsid w:val="00F42E29"/>
    <w:rsid w:val="00F4385D"/>
    <w:rsid w:val="00F44BBC"/>
    <w:rsid w:val="00F455DD"/>
    <w:rsid w:val="00F4623B"/>
    <w:rsid w:val="00F51FD8"/>
    <w:rsid w:val="00F5336A"/>
    <w:rsid w:val="00F53EC5"/>
    <w:rsid w:val="00F55016"/>
    <w:rsid w:val="00F558BA"/>
    <w:rsid w:val="00F559DF"/>
    <w:rsid w:val="00F62B1C"/>
    <w:rsid w:val="00F6701E"/>
    <w:rsid w:val="00F70105"/>
    <w:rsid w:val="00F718CD"/>
    <w:rsid w:val="00F74D5C"/>
    <w:rsid w:val="00F77FB8"/>
    <w:rsid w:val="00F81C64"/>
    <w:rsid w:val="00F83594"/>
    <w:rsid w:val="00F85469"/>
    <w:rsid w:val="00F85BE4"/>
    <w:rsid w:val="00F86D45"/>
    <w:rsid w:val="00F87BBC"/>
    <w:rsid w:val="00F940C2"/>
    <w:rsid w:val="00F95055"/>
    <w:rsid w:val="00F95AD9"/>
    <w:rsid w:val="00F95EB0"/>
    <w:rsid w:val="00FA1D71"/>
    <w:rsid w:val="00FA2D5C"/>
    <w:rsid w:val="00FA317F"/>
    <w:rsid w:val="00FA494C"/>
    <w:rsid w:val="00FA4A9F"/>
    <w:rsid w:val="00FA4D2A"/>
    <w:rsid w:val="00FB07B1"/>
    <w:rsid w:val="00FB1204"/>
    <w:rsid w:val="00FB2355"/>
    <w:rsid w:val="00FB3CD4"/>
    <w:rsid w:val="00FB4377"/>
    <w:rsid w:val="00FB6377"/>
    <w:rsid w:val="00FB782F"/>
    <w:rsid w:val="00FC4655"/>
    <w:rsid w:val="00FC4BC8"/>
    <w:rsid w:val="00FC58E9"/>
    <w:rsid w:val="00FC70CE"/>
    <w:rsid w:val="00FC7F25"/>
    <w:rsid w:val="00FD2034"/>
    <w:rsid w:val="00FD22A9"/>
    <w:rsid w:val="00FD2844"/>
    <w:rsid w:val="00FD5CFB"/>
    <w:rsid w:val="00FE391A"/>
    <w:rsid w:val="00FE3A35"/>
    <w:rsid w:val="00FE3A4F"/>
    <w:rsid w:val="00FE777D"/>
    <w:rsid w:val="00FF1716"/>
    <w:rsid w:val="00FF1892"/>
    <w:rsid w:val="00FF1DE1"/>
    <w:rsid w:val="00FF3158"/>
    <w:rsid w:val="00FF3B0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odyText2">
    <w:name w:val="Body Text 2"/>
    <w:basedOn w:val="Normal"/>
    <w:link w:val="BodyText2Char"/>
    <w:rsid w:val="00276604"/>
    <w:pPr>
      <w:jc w:val="both"/>
    </w:pPr>
    <w:rPr>
      <w:rFonts w:ascii="Tahoma" w:hAnsi="Tahoma" w:cs="Tahoma"/>
      <w:sz w:val="24"/>
      <w:szCs w:val="24"/>
      <w:lang w:val="bg-BG" w:eastAsia="en-US"/>
    </w:rPr>
  </w:style>
  <w:style w:type="character" w:customStyle="1" w:styleId="BodyText2Char">
    <w:name w:val="Body Text 2 Char"/>
    <w:basedOn w:val="DefaultParagraphFont"/>
    <w:link w:val="BodyText2"/>
    <w:rsid w:val="00276604"/>
    <w:rPr>
      <w:rFonts w:ascii="Tahoma" w:hAnsi="Tahoma" w:cs="Tahoma"/>
      <w:sz w:val="24"/>
      <w:szCs w:val="24"/>
      <w:lang w:val="bg-BG"/>
    </w:rPr>
  </w:style>
  <w:style w:type="paragraph" w:styleId="BalloonText">
    <w:name w:val="Balloon Text"/>
    <w:basedOn w:val="Normal"/>
    <w:link w:val="BalloonTextChar"/>
    <w:rsid w:val="001302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30298"/>
    <w:rPr>
      <w:rFonts w:ascii="Tahoma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3E098B"/>
    <w:rPr>
      <w:color w:val="808080"/>
    </w:rPr>
  </w:style>
  <w:style w:type="paragraph" w:customStyle="1" w:styleId="Default">
    <w:name w:val="Default"/>
    <w:rsid w:val="00ED2A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2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odyText2">
    <w:name w:val="Body Text 2"/>
    <w:basedOn w:val="Normal"/>
    <w:link w:val="BodyText2Char"/>
    <w:rsid w:val="00276604"/>
    <w:pPr>
      <w:jc w:val="both"/>
    </w:pPr>
    <w:rPr>
      <w:rFonts w:ascii="Tahoma" w:hAnsi="Tahoma" w:cs="Tahoma"/>
      <w:sz w:val="24"/>
      <w:szCs w:val="24"/>
      <w:lang w:val="bg-BG" w:eastAsia="en-US"/>
    </w:rPr>
  </w:style>
  <w:style w:type="character" w:customStyle="1" w:styleId="BodyText2Char">
    <w:name w:val="Body Text 2 Char"/>
    <w:basedOn w:val="DefaultParagraphFont"/>
    <w:link w:val="BodyText2"/>
    <w:rsid w:val="00276604"/>
    <w:rPr>
      <w:rFonts w:ascii="Tahoma" w:hAnsi="Tahoma" w:cs="Tahoma"/>
      <w:sz w:val="24"/>
      <w:szCs w:val="24"/>
      <w:lang w:val="bg-BG"/>
    </w:rPr>
  </w:style>
  <w:style w:type="paragraph" w:styleId="BalloonText">
    <w:name w:val="Balloon Text"/>
    <w:basedOn w:val="Normal"/>
    <w:link w:val="BalloonTextChar"/>
    <w:rsid w:val="001302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30298"/>
    <w:rPr>
      <w:rFonts w:ascii="Tahoma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3E098B"/>
    <w:rPr>
      <w:color w:val="808080"/>
    </w:rPr>
  </w:style>
  <w:style w:type="paragraph" w:customStyle="1" w:styleId="Default">
    <w:name w:val="Default"/>
    <w:rsid w:val="00ED2A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oslav\Desktop\forma-avtori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4F96-266A-45DE-BEDD-976415C5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 (2).dot</Template>
  <TotalTime>35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1367</CharactersWithSpaces>
  <SharedDoc>false</SharedDoc>
  <HLinks>
    <vt:vector size="6" baseType="variant">
      <vt:variant>
        <vt:i4>7602182</vt:i4>
      </vt:variant>
      <vt:variant>
        <vt:i4>12</vt:i4>
      </vt:variant>
      <vt:variant>
        <vt:i4>0</vt:i4>
      </vt:variant>
      <vt:variant>
        <vt:i4>5</vt:i4>
      </vt:variant>
      <vt:variant>
        <vt:lpwstr>mailto:mom@tu-sofia.bg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radoslav</dc:creator>
  <cp:lastModifiedBy>Emil Nikolov</cp:lastModifiedBy>
  <cp:revision>9</cp:revision>
  <cp:lastPrinted>1900-12-31T22:00:00Z</cp:lastPrinted>
  <dcterms:created xsi:type="dcterms:W3CDTF">2014-05-23T05:15:00Z</dcterms:created>
  <dcterms:modified xsi:type="dcterms:W3CDTF">2015-02-09T19:23:00Z</dcterms:modified>
</cp:coreProperties>
</file>