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D9" w:rsidRPr="00BA68C3" w:rsidRDefault="006B7FD9" w:rsidP="008F030F">
      <w:pPr>
        <w:pageBreakBefore/>
        <w:jc w:val="center"/>
        <w:rPr>
          <w:b/>
          <w:sz w:val="28"/>
          <w:lang w:val="bg-BG"/>
        </w:rPr>
      </w:pPr>
    </w:p>
    <w:p w:rsidR="006B7FD9" w:rsidRPr="00BA68C3" w:rsidRDefault="006B7FD9" w:rsidP="006B7FD9">
      <w:pPr>
        <w:jc w:val="center"/>
        <w:rPr>
          <w:b/>
          <w:sz w:val="28"/>
          <w:lang w:val="bg-BG"/>
        </w:rPr>
      </w:pPr>
    </w:p>
    <w:p w:rsidR="006B7FD9" w:rsidRPr="00BA68C3" w:rsidRDefault="006B7FD9" w:rsidP="006B7FD9">
      <w:pPr>
        <w:jc w:val="center"/>
        <w:rPr>
          <w:b/>
          <w:sz w:val="28"/>
          <w:lang w:val="bg-BG"/>
        </w:rPr>
      </w:pPr>
    </w:p>
    <w:p w:rsidR="006B7FD9" w:rsidRPr="00BA68C3" w:rsidRDefault="006B7FD9" w:rsidP="006B7FD9">
      <w:pPr>
        <w:jc w:val="center"/>
        <w:rPr>
          <w:b/>
          <w:sz w:val="28"/>
          <w:lang w:val="bg-BG"/>
        </w:rPr>
      </w:pPr>
    </w:p>
    <w:p w:rsidR="009450ED" w:rsidRDefault="00A877E1" w:rsidP="008F030F">
      <w:pPr>
        <w:jc w:val="center"/>
        <w:rPr>
          <w:b/>
          <w:sz w:val="28"/>
          <w:szCs w:val="28"/>
        </w:rPr>
      </w:pPr>
      <w:r w:rsidRPr="009450ED">
        <w:rPr>
          <w:b/>
          <w:sz w:val="28"/>
          <w:szCs w:val="28"/>
          <w:lang w:val="bg-BG"/>
        </w:rPr>
        <w:t>ОТКРИВАНЕ НА НЕИПЗРАВНОСТИ В СЕРВОСИСТЕМА</w:t>
      </w:r>
    </w:p>
    <w:p w:rsidR="00E27A6D" w:rsidRPr="009450ED" w:rsidRDefault="00A877E1" w:rsidP="008F030F">
      <w:pPr>
        <w:jc w:val="center"/>
        <w:rPr>
          <w:b/>
          <w:sz w:val="28"/>
          <w:szCs w:val="28"/>
          <w:lang w:val="bg-BG"/>
        </w:rPr>
      </w:pPr>
      <w:r w:rsidRPr="009450ED">
        <w:rPr>
          <w:b/>
          <w:sz w:val="28"/>
          <w:szCs w:val="28"/>
          <w:lang w:val="bg-BG"/>
        </w:rPr>
        <w:t xml:space="preserve">С </w:t>
      </w:r>
      <w:r w:rsidR="00D235D0" w:rsidRPr="009450ED">
        <w:rPr>
          <w:b/>
          <w:sz w:val="28"/>
          <w:szCs w:val="28"/>
          <w:lang w:val="bg-BG"/>
        </w:rPr>
        <w:t>ГЕНЕРИ</w:t>
      </w:r>
      <w:r w:rsidR="009450ED">
        <w:rPr>
          <w:b/>
          <w:sz w:val="28"/>
          <w:szCs w:val="28"/>
          <w:lang w:val="bg-BG"/>
        </w:rPr>
        <w:softHyphen/>
      </w:r>
      <w:r w:rsidR="00D235D0" w:rsidRPr="009450ED">
        <w:rPr>
          <w:b/>
          <w:sz w:val="28"/>
          <w:szCs w:val="28"/>
          <w:lang w:val="bg-BG"/>
        </w:rPr>
        <w:t xml:space="preserve">РАНЕ НА АНАЛИТИЧНИ СИМПТОМИ </w:t>
      </w:r>
    </w:p>
    <w:p w:rsidR="005F7E36" w:rsidRPr="009450ED" w:rsidRDefault="005F7E36" w:rsidP="008F030F">
      <w:pPr>
        <w:jc w:val="center"/>
        <w:rPr>
          <w:b/>
          <w:sz w:val="28"/>
          <w:szCs w:val="28"/>
          <w:lang w:val="bg-BG"/>
        </w:rPr>
      </w:pPr>
    </w:p>
    <w:p w:rsidR="00422363" w:rsidRPr="009450ED" w:rsidRDefault="00422363" w:rsidP="008F030F">
      <w:pPr>
        <w:jc w:val="center"/>
        <w:rPr>
          <w:b/>
          <w:sz w:val="28"/>
          <w:szCs w:val="28"/>
          <w:highlight w:val="yellow"/>
          <w:lang w:val="bg-BG"/>
        </w:rPr>
      </w:pPr>
    </w:p>
    <w:p w:rsidR="00B55A66" w:rsidRPr="009450ED" w:rsidRDefault="00B55A66" w:rsidP="00B55A66">
      <w:pPr>
        <w:jc w:val="center"/>
        <w:rPr>
          <w:b/>
          <w:sz w:val="28"/>
          <w:szCs w:val="28"/>
          <w:lang w:val="bg-BG"/>
        </w:rPr>
      </w:pPr>
      <w:r w:rsidRPr="009450ED">
        <w:rPr>
          <w:b/>
          <w:sz w:val="28"/>
          <w:szCs w:val="28"/>
          <w:lang w:val="bg-BG"/>
        </w:rPr>
        <w:t>Гергана Йорданова</w:t>
      </w:r>
      <w:r w:rsidR="005A56F2" w:rsidRPr="009450ED">
        <w:rPr>
          <w:b/>
          <w:sz w:val="28"/>
          <w:szCs w:val="28"/>
          <w:lang w:val="bg-BG"/>
        </w:rPr>
        <w:t xml:space="preserve">, Александър </w:t>
      </w:r>
      <w:proofErr w:type="spellStart"/>
      <w:r w:rsidR="005A56F2" w:rsidRPr="009450ED">
        <w:rPr>
          <w:b/>
          <w:sz w:val="28"/>
          <w:szCs w:val="28"/>
          <w:lang w:val="bg-BG"/>
        </w:rPr>
        <w:t>Ищев</w:t>
      </w:r>
      <w:proofErr w:type="spellEnd"/>
    </w:p>
    <w:p w:rsidR="00814CCF" w:rsidRPr="009450ED" w:rsidRDefault="00814CCF" w:rsidP="00D55A11">
      <w:pPr>
        <w:jc w:val="center"/>
        <w:rPr>
          <w:b/>
          <w:sz w:val="28"/>
          <w:szCs w:val="28"/>
          <w:lang w:val="bg-BG"/>
        </w:rPr>
      </w:pPr>
    </w:p>
    <w:p w:rsidR="005A56F2" w:rsidRPr="009450ED" w:rsidRDefault="00B55A66" w:rsidP="00B55A66">
      <w:pPr>
        <w:jc w:val="both"/>
        <w:rPr>
          <w:i/>
          <w:sz w:val="28"/>
          <w:szCs w:val="28"/>
          <w:lang w:val="bg-BG"/>
        </w:rPr>
      </w:pPr>
      <w:r w:rsidRPr="009450ED">
        <w:rPr>
          <w:b/>
          <w:i/>
          <w:sz w:val="28"/>
          <w:lang w:val="bg-BG"/>
        </w:rPr>
        <w:t>Резюме:</w:t>
      </w:r>
      <w:r w:rsidR="005F7E36" w:rsidRPr="009450ED">
        <w:rPr>
          <w:i/>
          <w:sz w:val="28"/>
          <w:szCs w:val="28"/>
          <w:lang w:val="bg-BG"/>
        </w:rPr>
        <w:t xml:space="preserve"> </w:t>
      </w:r>
      <w:r w:rsidR="005A56F2" w:rsidRPr="009450ED">
        <w:rPr>
          <w:i/>
          <w:sz w:val="28"/>
          <w:szCs w:val="28"/>
          <w:lang w:val="bg-BG"/>
        </w:rPr>
        <w:t xml:space="preserve">В тази статия </w:t>
      </w:r>
      <w:r w:rsidR="00D235D0" w:rsidRPr="009450ED">
        <w:rPr>
          <w:i/>
          <w:sz w:val="28"/>
          <w:szCs w:val="28"/>
          <w:lang w:val="bg-BG"/>
        </w:rPr>
        <w:t>е представен</w:t>
      </w:r>
      <w:r w:rsidR="005A56F2" w:rsidRPr="009450ED">
        <w:rPr>
          <w:i/>
          <w:sz w:val="28"/>
          <w:szCs w:val="28"/>
          <w:lang w:val="bg-BG"/>
        </w:rPr>
        <w:t xml:space="preserve"> </w:t>
      </w:r>
      <w:r w:rsidR="00D235D0" w:rsidRPr="009450ED">
        <w:rPr>
          <w:i/>
          <w:sz w:val="28"/>
          <w:szCs w:val="28"/>
          <w:lang w:val="bg-BG"/>
        </w:rPr>
        <w:t>метод</w:t>
      </w:r>
      <w:r w:rsidR="005A56F2" w:rsidRPr="009450ED">
        <w:rPr>
          <w:i/>
          <w:sz w:val="28"/>
          <w:szCs w:val="28"/>
          <w:lang w:val="bg-BG"/>
        </w:rPr>
        <w:t xml:space="preserve"> за генериране на симптоми за </w:t>
      </w:r>
      <w:r w:rsidR="00D235D0" w:rsidRPr="009450ED">
        <w:rPr>
          <w:i/>
          <w:sz w:val="28"/>
          <w:szCs w:val="28"/>
          <w:lang w:val="bg-BG"/>
        </w:rPr>
        <w:t>це</w:t>
      </w:r>
      <w:r w:rsidR="009450ED">
        <w:rPr>
          <w:i/>
          <w:sz w:val="28"/>
          <w:szCs w:val="28"/>
          <w:lang w:val="bg-BG"/>
        </w:rPr>
        <w:softHyphen/>
      </w:r>
      <w:r w:rsidR="00D235D0" w:rsidRPr="009450ED">
        <w:rPr>
          <w:i/>
          <w:sz w:val="28"/>
          <w:szCs w:val="28"/>
          <w:lang w:val="bg-BG"/>
        </w:rPr>
        <w:t xml:space="preserve">лите на </w:t>
      </w:r>
      <w:r w:rsidR="005A56F2" w:rsidRPr="009450ED">
        <w:rPr>
          <w:i/>
          <w:sz w:val="28"/>
          <w:szCs w:val="28"/>
          <w:lang w:val="bg-BG"/>
        </w:rPr>
        <w:t xml:space="preserve">откриване на неизправности </w:t>
      </w:r>
      <w:r w:rsidR="00D235D0" w:rsidRPr="009450ED">
        <w:rPr>
          <w:i/>
          <w:sz w:val="28"/>
          <w:szCs w:val="28"/>
          <w:lang w:val="bg-BG"/>
        </w:rPr>
        <w:t xml:space="preserve">в </w:t>
      </w:r>
      <w:proofErr w:type="spellStart"/>
      <w:r w:rsidR="00D235D0" w:rsidRPr="009450ED">
        <w:rPr>
          <w:i/>
          <w:sz w:val="28"/>
          <w:szCs w:val="28"/>
          <w:lang w:val="bg-BG"/>
        </w:rPr>
        <w:t>сервосистема</w:t>
      </w:r>
      <w:proofErr w:type="spellEnd"/>
      <w:r w:rsidR="00035DD6" w:rsidRPr="009450ED">
        <w:rPr>
          <w:rFonts w:eastAsia="MS Gothic"/>
          <w:i/>
          <w:sz w:val="28"/>
          <w:szCs w:val="28"/>
          <w:lang w:val="bg-BG" w:eastAsia="ja-JP"/>
        </w:rPr>
        <w:t xml:space="preserve">. </w:t>
      </w:r>
      <w:r w:rsidR="005A3C1D" w:rsidRPr="009450ED">
        <w:rPr>
          <w:rFonts w:eastAsia="MS Gothic"/>
          <w:i/>
          <w:sz w:val="28"/>
          <w:szCs w:val="28"/>
          <w:lang w:val="bg-BG" w:eastAsia="ja-JP"/>
        </w:rPr>
        <w:t xml:space="preserve">Постига се </w:t>
      </w:r>
      <w:r w:rsidR="005A3C1D" w:rsidRPr="009450ED">
        <w:rPr>
          <w:i/>
          <w:sz w:val="28"/>
          <w:szCs w:val="28"/>
          <w:lang w:val="bg-BG"/>
        </w:rPr>
        <w:t>откриване както за входни, така и за изходни неизправности. Първоначалните симптоми се обработват, като се цели намаляване на ефекта на шума в реалните сис</w:t>
      </w:r>
      <w:r w:rsidR="009450ED">
        <w:rPr>
          <w:i/>
          <w:sz w:val="28"/>
          <w:szCs w:val="28"/>
          <w:lang w:val="bg-BG"/>
        </w:rPr>
        <w:softHyphen/>
      </w:r>
      <w:r w:rsidR="005A3C1D" w:rsidRPr="009450ED">
        <w:rPr>
          <w:i/>
          <w:sz w:val="28"/>
          <w:szCs w:val="28"/>
          <w:lang w:val="bg-BG"/>
        </w:rPr>
        <w:t xml:space="preserve">теми. Окончателното откриване на неизправностите се реализира на базата на заключения, получени или чрез поставяне на </w:t>
      </w:r>
      <w:r w:rsidR="003C2356" w:rsidRPr="009450ED">
        <w:rPr>
          <w:i/>
          <w:sz w:val="28"/>
          <w:szCs w:val="28"/>
          <w:lang w:val="bg-BG"/>
        </w:rPr>
        <w:t xml:space="preserve">твърди </w:t>
      </w:r>
      <w:r w:rsidR="005A3C1D" w:rsidRPr="009450ED">
        <w:rPr>
          <w:i/>
          <w:sz w:val="28"/>
          <w:szCs w:val="28"/>
          <w:lang w:val="bg-BG"/>
        </w:rPr>
        <w:t xml:space="preserve">граници </w:t>
      </w:r>
      <w:r w:rsidR="003C2356" w:rsidRPr="009450ED">
        <w:rPr>
          <w:i/>
          <w:sz w:val="28"/>
          <w:szCs w:val="28"/>
          <w:lang w:val="bg-BG"/>
        </w:rPr>
        <w:t>върху</w:t>
      </w:r>
      <w:r w:rsidR="005A3C1D" w:rsidRPr="009450ED">
        <w:rPr>
          <w:i/>
          <w:sz w:val="28"/>
          <w:szCs w:val="28"/>
          <w:lang w:val="bg-BG"/>
        </w:rPr>
        <w:t xml:space="preserve"> симпто</w:t>
      </w:r>
      <w:r w:rsidR="009450ED">
        <w:rPr>
          <w:i/>
          <w:sz w:val="28"/>
          <w:szCs w:val="28"/>
          <w:lang w:val="bg-BG"/>
        </w:rPr>
        <w:softHyphen/>
      </w:r>
      <w:r w:rsidR="005A3C1D" w:rsidRPr="009450ED">
        <w:rPr>
          <w:i/>
          <w:sz w:val="28"/>
          <w:szCs w:val="28"/>
          <w:lang w:val="bg-BG"/>
        </w:rPr>
        <w:t xml:space="preserve">мите или чрез </w:t>
      </w:r>
      <w:r w:rsidR="003C2356" w:rsidRPr="009450ED">
        <w:rPr>
          <w:i/>
          <w:sz w:val="28"/>
          <w:szCs w:val="28"/>
          <w:lang w:val="bg-BG"/>
        </w:rPr>
        <w:t xml:space="preserve">последяваща </w:t>
      </w:r>
      <w:r w:rsidR="005A3C1D" w:rsidRPr="009450ED">
        <w:rPr>
          <w:i/>
          <w:sz w:val="28"/>
          <w:szCs w:val="28"/>
          <w:lang w:val="bg-BG"/>
        </w:rPr>
        <w:t>обработка с размити функции на принадлежност.</w:t>
      </w:r>
      <w:r w:rsidR="005A3C1D" w:rsidRPr="009450ED">
        <w:rPr>
          <w:rFonts w:eastAsia="MS Gothic"/>
          <w:i/>
          <w:sz w:val="28"/>
          <w:szCs w:val="28"/>
          <w:lang w:val="bg-BG" w:eastAsia="ja-JP"/>
        </w:rPr>
        <w:t xml:space="preserve"> </w:t>
      </w:r>
      <w:r w:rsidR="005A56F2" w:rsidRPr="009450ED">
        <w:rPr>
          <w:rFonts w:eastAsia="MS Gothic"/>
          <w:i/>
          <w:sz w:val="28"/>
          <w:szCs w:val="28"/>
          <w:lang w:val="bg-BG" w:eastAsia="ja-JP"/>
        </w:rPr>
        <w:t xml:space="preserve">За </w:t>
      </w:r>
      <w:r w:rsidR="00C13A7F" w:rsidRPr="009450ED">
        <w:rPr>
          <w:rFonts w:eastAsia="MS Gothic"/>
          <w:i/>
          <w:sz w:val="28"/>
          <w:szCs w:val="28"/>
          <w:lang w:val="bg-BG" w:eastAsia="ja-JP"/>
        </w:rPr>
        <w:t xml:space="preserve">проверка на съответните </w:t>
      </w:r>
      <w:r w:rsidR="003943F6" w:rsidRPr="009450ED">
        <w:rPr>
          <w:rFonts w:eastAsia="MS Gothic"/>
          <w:i/>
          <w:sz w:val="28"/>
          <w:szCs w:val="28"/>
          <w:lang w:val="bg-BG" w:eastAsia="ja-JP"/>
        </w:rPr>
        <w:t xml:space="preserve">алгоритми се използва </w:t>
      </w:r>
      <w:r w:rsidR="00102503" w:rsidRPr="009450ED">
        <w:rPr>
          <w:rFonts w:eastAsia="MS Gothic"/>
          <w:i/>
          <w:sz w:val="28"/>
          <w:szCs w:val="28"/>
          <w:lang w:val="bg-BG" w:eastAsia="ja-JP"/>
        </w:rPr>
        <w:t>лабора</w:t>
      </w:r>
      <w:r w:rsidR="003943F6" w:rsidRPr="009450ED">
        <w:rPr>
          <w:rFonts w:eastAsia="MS Gothic"/>
          <w:i/>
          <w:sz w:val="28"/>
          <w:szCs w:val="28"/>
          <w:lang w:val="bg-BG" w:eastAsia="ja-JP"/>
        </w:rPr>
        <w:t xml:space="preserve">торен стенд - </w:t>
      </w:r>
      <w:r w:rsidR="00102503" w:rsidRPr="009450ED">
        <w:rPr>
          <w:rFonts w:eastAsia="MS Gothic"/>
          <w:i/>
          <w:sz w:val="28"/>
          <w:szCs w:val="28"/>
          <w:lang w:val="bg-BG" w:eastAsia="ja-JP"/>
        </w:rPr>
        <w:t>модел на физически обект</w:t>
      </w:r>
      <w:r w:rsidR="003943F6" w:rsidRPr="009450ED">
        <w:rPr>
          <w:rFonts w:eastAsia="MS Gothic"/>
          <w:i/>
          <w:sz w:val="28"/>
          <w:szCs w:val="28"/>
          <w:lang w:val="bg-BG" w:eastAsia="ja-JP"/>
        </w:rPr>
        <w:t xml:space="preserve"> </w:t>
      </w:r>
      <w:proofErr w:type="spellStart"/>
      <w:r w:rsidR="005A56F2" w:rsidRPr="009450ED">
        <w:rPr>
          <w:rFonts w:eastAsia="MS Gothic"/>
          <w:i/>
          <w:sz w:val="28"/>
          <w:szCs w:val="28"/>
          <w:lang w:val="bg-BG" w:eastAsia="ja-JP"/>
        </w:rPr>
        <w:t>сервосистема</w:t>
      </w:r>
      <w:proofErr w:type="spellEnd"/>
      <w:r w:rsidR="005A56F2" w:rsidRPr="009450ED">
        <w:rPr>
          <w:rFonts w:eastAsia="MS Gothic"/>
          <w:i/>
          <w:sz w:val="28"/>
          <w:szCs w:val="28"/>
          <w:lang w:val="bg-BG" w:eastAsia="ja-JP"/>
        </w:rPr>
        <w:t xml:space="preserve">. </w:t>
      </w:r>
      <w:r w:rsidR="005A56F2" w:rsidRPr="009450ED">
        <w:rPr>
          <w:i/>
          <w:sz w:val="28"/>
          <w:szCs w:val="28"/>
          <w:lang w:val="bg-BG"/>
        </w:rPr>
        <w:t>Резултатите от проведените експери</w:t>
      </w:r>
      <w:r w:rsidR="009450ED">
        <w:rPr>
          <w:i/>
          <w:sz w:val="28"/>
          <w:szCs w:val="28"/>
          <w:lang w:val="bg-BG"/>
        </w:rPr>
        <w:softHyphen/>
      </w:r>
      <w:r w:rsidR="005A56F2" w:rsidRPr="009450ED">
        <w:rPr>
          <w:i/>
          <w:sz w:val="28"/>
          <w:szCs w:val="28"/>
          <w:lang w:val="bg-BG"/>
        </w:rPr>
        <w:t>менти са сравнени и анализирани.</w:t>
      </w:r>
      <w:r w:rsidR="00CB4E0C" w:rsidRPr="009450ED">
        <w:rPr>
          <w:i/>
          <w:sz w:val="28"/>
          <w:szCs w:val="28"/>
          <w:lang w:val="bg-BG"/>
        </w:rPr>
        <w:t xml:space="preserve"> </w:t>
      </w:r>
    </w:p>
    <w:p w:rsidR="005F7E36" w:rsidRPr="009450ED" w:rsidRDefault="00AE4BF9" w:rsidP="000E46BA">
      <w:pPr>
        <w:spacing w:before="240"/>
        <w:jc w:val="both"/>
        <w:rPr>
          <w:i/>
          <w:sz w:val="28"/>
          <w:szCs w:val="28"/>
          <w:lang w:val="bg-BG"/>
        </w:rPr>
      </w:pPr>
      <w:r w:rsidRPr="009450ED">
        <w:rPr>
          <w:b/>
          <w:i/>
          <w:sz w:val="28"/>
          <w:lang w:val="bg-BG"/>
        </w:rPr>
        <w:t>Ключови думи:</w:t>
      </w:r>
      <w:r w:rsidR="005F7E36" w:rsidRPr="009450ED">
        <w:rPr>
          <w:i/>
          <w:sz w:val="28"/>
          <w:szCs w:val="28"/>
          <w:lang w:val="bg-BG"/>
        </w:rPr>
        <w:t xml:space="preserve"> </w:t>
      </w:r>
      <w:r w:rsidR="005F7E36" w:rsidRPr="009450ED">
        <w:rPr>
          <w:i/>
          <w:sz w:val="28"/>
          <w:szCs w:val="28"/>
          <w:lang w:val="bg-BG" w:eastAsia="ja-JP"/>
        </w:rPr>
        <w:t>затворен контур</w:t>
      </w:r>
      <w:r w:rsidR="005F7E36" w:rsidRPr="009450ED">
        <w:rPr>
          <w:i/>
          <w:sz w:val="28"/>
          <w:szCs w:val="28"/>
          <w:lang w:val="bg-BG"/>
        </w:rPr>
        <w:t>, откриване на неизправности</w:t>
      </w:r>
      <w:r w:rsidR="005F7E36" w:rsidRPr="009450ED">
        <w:rPr>
          <w:i/>
          <w:sz w:val="28"/>
          <w:szCs w:val="28"/>
          <w:lang w:val="bg-BG" w:eastAsia="ja-JP"/>
        </w:rPr>
        <w:t>, размит</w:t>
      </w:r>
      <w:r w:rsidR="00137D8D" w:rsidRPr="009450ED">
        <w:rPr>
          <w:i/>
          <w:sz w:val="28"/>
          <w:szCs w:val="28"/>
          <w:lang w:val="bg-BG" w:eastAsia="ja-JP"/>
        </w:rPr>
        <w:t>и функ</w:t>
      </w:r>
      <w:r w:rsidR="009450ED">
        <w:rPr>
          <w:i/>
          <w:sz w:val="28"/>
          <w:szCs w:val="28"/>
          <w:lang w:val="bg-BG" w:eastAsia="ja-JP"/>
        </w:rPr>
        <w:softHyphen/>
      </w:r>
      <w:r w:rsidR="00137D8D" w:rsidRPr="009450ED">
        <w:rPr>
          <w:i/>
          <w:sz w:val="28"/>
          <w:szCs w:val="28"/>
          <w:lang w:val="bg-BG" w:eastAsia="ja-JP"/>
        </w:rPr>
        <w:t>ции на принадлежност</w:t>
      </w:r>
      <w:r w:rsidR="00A70B2C" w:rsidRPr="009450ED">
        <w:rPr>
          <w:i/>
          <w:sz w:val="28"/>
          <w:szCs w:val="28"/>
          <w:lang w:val="bg-BG"/>
        </w:rPr>
        <w:t xml:space="preserve">, </w:t>
      </w:r>
      <w:proofErr w:type="spellStart"/>
      <w:r w:rsidR="005F7E36" w:rsidRPr="009450ED">
        <w:rPr>
          <w:i/>
          <w:sz w:val="28"/>
          <w:szCs w:val="28"/>
          <w:lang w:val="bg-BG" w:eastAsia="ja-JP"/>
        </w:rPr>
        <w:t>сервосистема</w:t>
      </w:r>
      <w:proofErr w:type="spellEnd"/>
      <w:r w:rsidR="005F7E36" w:rsidRPr="009450ED">
        <w:rPr>
          <w:i/>
          <w:sz w:val="28"/>
          <w:szCs w:val="28"/>
          <w:lang w:val="bg-BG" w:eastAsia="ja-JP"/>
        </w:rPr>
        <w:t>.</w:t>
      </w:r>
    </w:p>
    <w:p w:rsidR="000B395A" w:rsidRPr="009450ED" w:rsidRDefault="000B395A" w:rsidP="000E46BA">
      <w:pPr>
        <w:jc w:val="center"/>
        <w:rPr>
          <w:b/>
          <w:sz w:val="28"/>
          <w:lang w:val="bg-BG"/>
        </w:rPr>
      </w:pPr>
    </w:p>
    <w:p w:rsidR="009450ED" w:rsidRDefault="005F7E36" w:rsidP="005F7E36">
      <w:pPr>
        <w:pStyle w:val="ZAGLAVIEEN"/>
        <w:rPr>
          <w:rFonts w:eastAsia="MS Gothic"/>
          <w:sz w:val="28"/>
          <w:szCs w:val="28"/>
          <w:lang w:eastAsia="ja-JP"/>
        </w:rPr>
      </w:pPr>
      <w:r w:rsidRPr="009450ED">
        <w:rPr>
          <w:rFonts w:eastAsia="MS Gothic"/>
          <w:sz w:val="28"/>
          <w:szCs w:val="28"/>
          <w:lang w:eastAsia="ja-JP"/>
        </w:rPr>
        <w:t xml:space="preserve">FAULT DETECTION </w:t>
      </w:r>
      <w:r w:rsidR="00A877E1" w:rsidRPr="009450ED">
        <w:rPr>
          <w:rFonts w:eastAsia="MS Gothic"/>
          <w:sz w:val="28"/>
          <w:szCs w:val="28"/>
          <w:lang w:eastAsia="ja-JP"/>
        </w:rPr>
        <w:t xml:space="preserve">IN SERVOSYSTEM </w:t>
      </w:r>
      <w:r w:rsidR="009450ED">
        <w:rPr>
          <w:rFonts w:eastAsia="MS Gothic"/>
          <w:sz w:val="28"/>
          <w:szCs w:val="28"/>
          <w:lang w:eastAsia="ja-JP"/>
        </w:rPr>
        <w:t>BASED</w:t>
      </w:r>
    </w:p>
    <w:p w:rsidR="005F7E36" w:rsidRPr="009450ED" w:rsidRDefault="005F7E36" w:rsidP="005F7E36">
      <w:pPr>
        <w:pStyle w:val="ZAGLAVIEEN"/>
        <w:rPr>
          <w:rFonts w:eastAsia="MS Gothic"/>
          <w:sz w:val="28"/>
          <w:szCs w:val="28"/>
          <w:lang w:eastAsia="ja-JP"/>
        </w:rPr>
      </w:pPr>
      <w:r w:rsidRPr="009450ED">
        <w:rPr>
          <w:rFonts w:eastAsia="MS Gothic"/>
          <w:sz w:val="28"/>
          <w:szCs w:val="28"/>
          <w:lang w:eastAsia="ja-JP"/>
        </w:rPr>
        <w:t>ON A</w:t>
      </w:r>
      <w:r w:rsidR="003933C9" w:rsidRPr="009450ED">
        <w:rPr>
          <w:rFonts w:eastAsia="MS Gothic"/>
          <w:sz w:val="28"/>
          <w:szCs w:val="28"/>
          <w:lang w:eastAsia="ja-JP"/>
        </w:rPr>
        <w:t>n</w:t>
      </w:r>
      <w:r w:rsidRPr="009450ED">
        <w:rPr>
          <w:rFonts w:eastAsia="MS Gothic"/>
          <w:sz w:val="28"/>
          <w:szCs w:val="28"/>
          <w:lang w:eastAsia="ja-JP"/>
        </w:rPr>
        <w:t xml:space="preserve"> </w:t>
      </w:r>
      <w:r w:rsidR="00A877E1" w:rsidRPr="009450ED">
        <w:rPr>
          <w:rFonts w:eastAsia="MS Gothic"/>
          <w:caps w:val="0"/>
          <w:sz w:val="28"/>
          <w:szCs w:val="28"/>
          <w:lang w:eastAsia="ja-JP"/>
        </w:rPr>
        <w:t xml:space="preserve">ANALYTICAL </w:t>
      </w:r>
      <w:r w:rsidRPr="009450ED">
        <w:rPr>
          <w:rFonts w:eastAsia="MS Gothic"/>
          <w:sz w:val="28"/>
          <w:szCs w:val="28"/>
          <w:lang w:eastAsia="ja-JP"/>
        </w:rPr>
        <w:t xml:space="preserve">SYMPTOM GENERATION </w:t>
      </w:r>
    </w:p>
    <w:p w:rsidR="00814CCF" w:rsidRPr="009450ED" w:rsidRDefault="00814CCF" w:rsidP="00814CCF">
      <w:pPr>
        <w:jc w:val="center"/>
        <w:rPr>
          <w:b/>
          <w:sz w:val="28"/>
          <w:highlight w:val="yellow"/>
        </w:rPr>
      </w:pPr>
    </w:p>
    <w:p w:rsidR="008F030F" w:rsidRPr="009450ED" w:rsidRDefault="00615A96" w:rsidP="00814CCF">
      <w:pPr>
        <w:jc w:val="center"/>
        <w:rPr>
          <w:b/>
          <w:sz w:val="28"/>
        </w:rPr>
      </w:pPr>
      <w:r w:rsidRPr="009450ED">
        <w:rPr>
          <w:b/>
          <w:sz w:val="28"/>
        </w:rPr>
        <w:t xml:space="preserve">Gergana Jordanova, </w:t>
      </w:r>
      <w:r w:rsidR="007370C1" w:rsidRPr="009450ED">
        <w:rPr>
          <w:b/>
          <w:sz w:val="28"/>
        </w:rPr>
        <w:t xml:space="preserve">Alexandar Ichtev </w:t>
      </w:r>
    </w:p>
    <w:p w:rsidR="00814CCF" w:rsidRPr="009450ED" w:rsidRDefault="00814CCF" w:rsidP="00814CCF">
      <w:pPr>
        <w:jc w:val="center"/>
        <w:rPr>
          <w:b/>
          <w:sz w:val="28"/>
          <w:highlight w:val="yellow"/>
        </w:rPr>
      </w:pPr>
    </w:p>
    <w:p w:rsidR="00532D6C" w:rsidRPr="009450ED" w:rsidRDefault="001B1C4A" w:rsidP="00F22A85">
      <w:pPr>
        <w:jc w:val="both"/>
        <w:rPr>
          <w:i/>
          <w:sz w:val="28"/>
          <w:szCs w:val="28"/>
        </w:rPr>
      </w:pPr>
      <w:r w:rsidRPr="009450ED">
        <w:rPr>
          <w:b/>
          <w:i/>
          <w:sz w:val="28"/>
        </w:rPr>
        <w:t>Abstract:</w:t>
      </w:r>
      <w:r w:rsidR="00532D6C" w:rsidRPr="009450ED">
        <w:rPr>
          <w:b/>
          <w:i/>
          <w:sz w:val="28"/>
        </w:rPr>
        <w:t xml:space="preserve"> </w:t>
      </w:r>
      <w:r w:rsidR="005A3C1D" w:rsidRPr="009450ED">
        <w:rPr>
          <w:rStyle w:val="AbstractTextChar"/>
          <w:sz w:val="28"/>
          <w:szCs w:val="28"/>
        </w:rPr>
        <w:t xml:space="preserve">In this paper </w:t>
      </w:r>
      <w:proofErr w:type="spellStart"/>
      <w:r w:rsidR="005A3C1D" w:rsidRPr="009450ED">
        <w:rPr>
          <w:rStyle w:val="AbstractTextChar"/>
          <w:sz w:val="28"/>
          <w:szCs w:val="28"/>
        </w:rPr>
        <w:t>а</w:t>
      </w:r>
      <w:r w:rsidR="00532D6C" w:rsidRPr="009450ED">
        <w:rPr>
          <w:rStyle w:val="AbstractTextChar"/>
          <w:sz w:val="28"/>
          <w:szCs w:val="28"/>
        </w:rPr>
        <w:t>n</w:t>
      </w:r>
      <w:proofErr w:type="spellEnd"/>
      <w:r w:rsidR="00532D6C" w:rsidRPr="009450ED">
        <w:rPr>
          <w:rStyle w:val="AbstractTextChar"/>
          <w:sz w:val="28"/>
          <w:szCs w:val="28"/>
        </w:rPr>
        <w:t xml:space="preserve"> approach </w:t>
      </w:r>
      <w:r w:rsidR="00D235D0" w:rsidRPr="009450ED">
        <w:rPr>
          <w:rStyle w:val="AbstractTextChar"/>
          <w:sz w:val="28"/>
          <w:szCs w:val="28"/>
        </w:rPr>
        <w:t>for</w:t>
      </w:r>
      <w:r w:rsidR="00532D6C" w:rsidRPr="009450ED">
        <w:rPr>
          <w:rStyle w:val="AbstractTextChar"/>
          <w:sz w:val="28"/>
          <w:szCs w:val="28"/>
        </w:rPr>
        <w:t xml:space="preserve"> symptom generation for fault detection </w:t>
      </w:r>
      <w:r w:rsidR="003C2356" w:rsidRPr="009450ED">
        <w:rPr>
          <w:rStyle w:val="AbstractTextChar"/>
          <w:sz w:val="28"/>
          <w:szCs w:val="28"/>
        </w:rPr>
        <w:t>in</w:t>
      </w:r>
      <w:r w:rsidR="005A3C1D" w:rsidRPr="009450ED">
        <w:rPr>
          <w:rStyle w:val="AbstractTextChar"/>
          <w:sz w:val="28"/>
          <w:szCs w:val="28"/>
        </w:rPr>
        <w:t xml:space="preserve"> a</w:t>
      </w:r>
      <w:r w:rsidR="00D235D0" w:rsidRPr="009450ED">
        <w:rPr>
          <w:rStyle w:val="AbstractTextChar"/>
          <w:sz w:val="28"/>
          <w:szCs w:val="28"/>
        </w:rPr>
        <w:t xml:space="preserve"> </w:t>
      </w:r>
      <w:proofErr w:type="spellStart"/>
      <w:r w:rsidR="00D235D0" w:rsidRPr="009450ED">
        <w:rPr>
          <w:rStyle w:val="AbstractTextChar"/>
          <w:sz w:val="28"/>
          <w:szCs w:val="28"/>
        </w:rPr>
        <w:t>servosystem</w:t>
      </w:r>
      <w:proofErr w:type="spellEnd"/>
      <w:r w:rsidR="00D235D0" w:rsidRPr="009450ED">
        <w:rPr>
          <w:rStyle w:val="AbstractTextChar"/>
          <w:sz w:val="28"/>
          <w:szCs w:val="28"/>
        </w:rPr>
        <w:t xml:space="preserve"> is </w:t>
      </w:r>
      <w:r w:rsidR="00532D6C" w:rsidRPr="009450ED">
        <w:rPr>
          <w:rStyle w:val="AbstractTextChar"/>
          <w:sz w:val="28"/>
          <w:szCs w:val="28"/>
        </w:rPr>
        <w:t xml:space="preserve">presented. </w:t>
      </w:r>
      <w:r w:rsidR="005A3C1D" w:rsidRPr="009450ED">
        <w:rPr>
          <w:rStyle w:val="AbstractTextChar"/>
          <w:sz w:val="28"/>
          <w:szCs w:val="28"/>
        </w:rPr>
        <w:t>Both sensor and actuator faults are considered. The initial symptoms are modified in order to remove the negative effect of the noise in real sy</w:t>
      </w:r>
      <w:r w:rsidR="005A3C1D" w:rsidRPr="009450ED">
        <w:rPr>
          <w:rStyle w:val="AbstractTextChar"/>
          <w:sz w:val="28"/>
          <w:szCs w:val="28"/>
        </w:rPr>
        <w:t>s</w:t>
      </w:r>
      <w:r w:rsidR="005A3C1D" w:rsidRPr="009450ED">
        <w:rPr>
          <w:rStyle w:val="AbstractTextChar"/>
          <w:sz w:val="28"/>
          <w:szCs w:val="28"/>
        </w:rPr>
        <w:t xml:space="preserve">tems. The final decision, regarding the fault situation, is performed both </w:t>
      </w:r>
      <w:r w:rsidR="003C2356" w:rsidRPr="009450ED">
        <w:rPr>
          <w:rStyle w:val="AbstractTextChar"/>
          <w:sz w:val="28"/>
          <w:szCs w:val="28"/>
        </w:rPr>
        <w:t>by</w:t>
      </w:r>
      <w:r w:rsidR="005A3C1D" w:rsidRPr="009450ED">
        <w:rPr>
          <w:rStyle w:val="AbstractTextChar"/>
          <w:sz w:val="28"/>
          <w:szCs w:val="28"/>
        </w:rPr>
        <w:t xml:space="preserve"> applying </w:t>
      </w:r>
      <w:r w:rsidR="00F83031" w:rsidRPr="009450ED">
        <w:rPr>
          <w:rStyle w:val="AbstractTextChar"/>
          <w:sz w:val="28"/>
          <w:szCs w:val="28"/>
        </w:rPr>
        <w:t>stric</w:t>
      </w:r>
      <w:r w:rsidR="005A3C1D" w:rsidRPr="009450ED">
        <w:rPr>
          <w:rStyle w:val="AbstractTextChar"/>
          <w:sz w:val="28"/>
          <w:szCs w:val="28"/>
        </w:rPr>
        <w:t xml:space="preserve">t limits </w:t>
      </w:r>
      <w:r w:rsidR="00F83031" w:rsidRPr="009450ED">
        <w:rPr>
          <w:rStyle w:val="AbstractTextChar"/>
          <w:sz w:val="28"/>
          <w:szCs w:val="28"/>
        </w:rPr>
        <w:t xml:space="preserve">on the symptoms </w:t>
      </w:r>
      <w:r w:rsidR="003C2356" w:rsidRPr="009450ED">
        <w:rPr>
          <w:rStyle w:val="AbstractTextChar"/>
          <w:sz w:val="28"/>
          <w:szCs w:val="28"/>
        </w:rPr>
        <w:t xml:space="preserve">signal </w:t>
      </w:r>
      <w:r w:rsidR="005A3C1D" w:rsidRPr="009450ED">
        <w:rPr>
          <w:rStyle w:val="AbstractTextChar"/>
          <w:sz w:val="28"/>
          <w:szCs w:val="28"/>
        </w:rPr>
        <w:t xml:space="preserve">as well as with </w:t>
      </w:r>
      <w:r w:rsidR="003C2356" w:rsidRPr="009450ED">
        <w:rPr>
          <w:rStyle w:val="AbstractTextChar"/>
          <w:sz w:val="28"/>
          <w:szCs w:val="28"/>
        </w:rPr>
        <w:t xml:space="preserve">consequential </w:t>
      </w:r>
      <w:r w:rsidR="00F83031" w:rsidRPr="009450ED">
        <w:rPr>
          <w:rStyle w:val="AbstractTextChar"/>
          <w:sz w:val="28"/>
          <w:szCs w:val="28"/>
        </w:rPr>
        <w:t xml:space="preserve">application of </w:t>
      </w:r>
      <w:r w:rsidR="005A3C1D" w:rsidRPr="009450ED">
        <w:rPr>
          <w:rStyle w:val="AbstractTextChar"/>
          <w:sz w:val="28"/>
          <w:szCs w:val="28"/>
        </w:rPr>
        <w:t>fuzzy decision rules</w:t>
      </w:r>
      <w:r w:rsidR="003C2356" w:rsidRPr="009450ED">
        <w:rPr>
          <w:rStyle w:val="AbstractTextChar"/>
          <w:sz w:val="28"/>
          <w:szCs w:val="28"/>
        </w:rPr>
        <w:t xml:space="preserve"> on the symptom signal</w:t>
      </w:r>
      <w:r w:rsidR="005A3C1D" w:rsidRPr="009450ED">
        <w:rPr>
          <w:rStyle w:val="AbstractTextChar"/>
          <w:sz w:val="28"/>
          <w:szCs w:val="28"/>
        </w:rPr>
        <w:t xml:space="preserve">. </w:t>
      </w:r>
      <w:r w:rsidR="00D235D0" w:rsidRPr="009450ED">
        <w:rPr>
          <w:rStyle w:val="AbstractTextChar"/>
          <w:sz w:val="28"/>
          <w:szCs w:val="28"/>
        </w:rPr>
        <w:t>In order to verify the obtained results, a labor</w:t>
      </w:r>
      <w:r w:rsidR="00D235D0" w:rsidRPr="009450ED">
        <w:rPr>
          <w:rStyle w:val="AbstractTextChar"/>
          <w:sz w:val="28"/>
          <w:szCs w:val="28"/>
        </w:rPr>
        <w:t>a</w:t>
      </w:r>
      <w:r w:rsidR="00D235D0" w:rsidRPr="009450ED">
        <w:rPr>
          <w:rStyle w:val="AbstractTextChar"/>
          <w:sz w:val="28"/>
          <w:szCs w:val="28"/>
        </w:rPr>
        <w:t xml:space="preserve">tory setup – model of a </w:t>
      </w:r>
      <w:proofErr w:type="spellStart"/>
      <w:r w:rsidR="00D235D0" w:rsidRPr="009450ED">
        <w:rPr>
          <w:rStyle w:val="AbstractTextChar"/>
          <w:sz w:val="28"/>
          <w:szCs w:val="28"/>
        </w:rPr>
        <w:t>servosistem</w:t>
      </w:r>
      <w:proofErr w:type="spellEnd"/>
      <w:r w:rsidR="00D235D0" w:rsidRPr="009450ED">
        <w:rPr>
          <w:rStyle w:val="AbstractTextChar"/>
          <w:sz w:val="28"/>
          <w:szCs w:val="28"/>
        </w:rPr>
        <w:t xml:space="preserve"> is used. </w:t>
      </w:r>
      <w:r w:rsidR="00532D6C" w:rsidRPr="009450ED">
        <w:rPr>
          <w:i/>
          <w:sz w:val="28"/>
          <w:szCs w:val="28"/>
        </w:rPr>
        <w:t xml:space="preserve">Experiments with </w:t>
      </w:r>
      <w:proofErr w:type="spellStart"/>
      <w:r w:rsidR="00532D6C" w:rsidRPr="009450ED">
        <w:rPr>
          <w:i/>
          <w:sz w:val="28"/>
          <w:szCs w:val="28"/>
        </w:rPr>
        <w:t>servosystem</w:t>
      </w:r>
      <w:proofErr w:type="spellEnd"/>
      <w:r w:rsidR="00532D6C" w:rsidRPr="009450ED">
        <w:rPr>
          <w:i/>
          <w:sz w:val="28"/>
          <w:szCs w:val="28"/>
        </w:rPr>
        <w:t xml:space="preserve"> are carried out</w:t>
      </w:r>
      <w:r w:rsidR="00532D6C" w:rsidRPr="009450ED">
        <w:rPr>
          <w:rStyle w:val="AbstractTextChar"/>
          <w:sz w:val="28"/>
          <w:szCs w:val="28"/>
        </w:rPr>
        <w:t xml:space="preserve"> and results of them are presented and discussed. </w:t>
      </w:r>
    </w:p>
    <w:p w:rsidR="00862B45" w:rsidRPr="009450ED" w:rsidRDefault="009F50E9" w:rsidP="000E46BA">
      <w:pPr>
        <w:spacing w:before="120"/>
        <w:jc w:val="both"/>
        <w:rPr>
          <w:i/>
          <w:sz w:val="28"/>
          <w:szCs w:val="28"/>
        </w:rPr>
      </w:pPr>
      <w:r w:rsidRPr="009450ED">
        <w:rPr>
          <w:b/>
          <w:i/>
          <w:sz w:val="28"/>
        </w:rPr>
        <w:t>Keywords:</w:t>
      </w:r>
      <w:r w:rsidR="000E46BA" w:rsidRPr="009450ED">
        <w:rPr>
          <w:b/>
          <w:i/>
          <w:sz w:val="28"/>
        </w:rPr>
        <w:t xml:space="preserve"> </w:t>
      </w:r>
      <w:r w:rsidR="000E46BA" w:rsidRPr="009450ED">
        <w:rPr>
          <w:rStyle w:val="AbstractTextChar"/>
          <w:sz w:val="28"/>
          <w:szCs w:val="28"/>
        </w:rPr>
        <w:t xml:space="preserve">closed-loop system, fault detection, fuzzy </w:t>
      </w:r>
      <w:r w:rsidR="00422363" w:rsidRPr="009450ED">
        <w:rPr>
          <w:rStyle w:val="AbstractTextChar"/>
          <w:sz w:val="28"/>
          <w:szCs w:val="28"/>
        </w:rPr>
        <w:t>membership functions</w:t>
      </w:r>
      <w:r w:rsidR="000E46BA" w:rsidRPr="009450ED">
        <w:rPr>
          <w:rStyle w:val="AbstractTextChar"/>
          <w:sz w:val="28"/>
          <w:szCs w:val="28"/>
        </w:rPr>
        <w:t xml:space="preserve">, </w:t>
      </w:r>
      <w:proofErr w:type="spellStart"/>
      <w:r w:rsidR="000E46BA" w:rsidRPr="009450ED">
        <w:rPr>
          <w:rStyle w:val="AbstractTextChar"/>
          <w:sz w:val="28"/>
          <w:szCs w:val="28"/>
        </w:rPr>
        <w:t>servosy</w:t>
      </w:r>
      <w:r w:rsidR="000E46BA" w:rsidRPr="009450ED">
        <w:rPr>
          <w:rStyle w:val="AbstractTextChar"/>
          <w:sz w:val="28"/>
          <w:szCs w:val="28"/>
        </w:rPr>
        <w:t>s</w:t>
      </w:r>
      <w:r w:rsidR="000E46BA" w:rsidRPr="009450ED">
        <w:rPr>
          <w:rStyle w:val="AbstractTextChar"/>
          <w:sz w:val="28"/>
          <w:szCs w:val="28"/>
        </w:rPr>
        <w:t>tem</w:t>
      </w:r>
      <w:proofErr w:type="spellEnd"/>
    </w:p>
    <w:p w:rsidR="00955655" w:rsidRPr="009450ED" w:rsidRDefault="00955655" w:rsidP="004C376F">
      <w:pPr>
        <w:spacing w:before="120"/>
        <w:rPr>
          <w:b/>
          <w:sz w:val="28"/>
          <w:szCs w:val="28"/>
          <w:lang w:val="bg-BG"/>
        </w:rPr>
      </w:pPr>
      <w:bookmarkStart w:id="0" w:name="_GoBack"/>
      <w:bookmarkEnd w:id="0"/>
    </w:p>
    <w:sectPr w:rsidR="00955655" w:rsidRPr="009450ED" w:rsidSect="009450ED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13B70"/>
    <w:multiLevelType w:val="hybridMultilevel"/>
    <w:tmpl w:val="4964FB76"/>
    <w:lvl w:ilvl="0" w:tplc="1B40CABC">
      <w:start w:val="9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E82157D"/>
    <w:multiLevelType w:val="hybridMultilevel"/>
    <w:tmpl w:val="AD60A900"/>
    <w:lvl w:ilvl="0" w:tplc="6C463FA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A166EF"/>
    <w:multiLevelType w:val="hybridMultilevel"/>
    <w:tmpl w:val="B6FA24AE"/>
    <w:lvl w:ilvl="0" w:tplc="A29CE17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1A0C72"/>
    <w:multiLevelType w:val="hybridMultilevel"/>
    <w:tmpl w:val="43569F46"/>
    <w:lvl w:ilvl="0" w:tplc="280490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04769"/>
    <w:multiLevelType w:val="hybridMultilevel"/>
    <w:tmpl w:val="80A26B04"/>
    <w:lvl w:ilvl="0" w:tplc="BCE6414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53CE1"/>
    <w:multiLevelType w:val="hybridMultilevel"/>
    <w:tmpl w:val="FCB08882"/>
    <w:lvl w:ilvl="0" w:tplc="37228A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6"/>
        <w:szCs w:val="16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B60A37"/>
    <w:multiLevelType w:val="hybridMultilevel"/>
    <w:tmpl w:val="5C488FA2"/>
    <w:lvl w:ilvl="0" w:tplc="8C8C42A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412E9F"/>
    <w:multiLevelType w:val="hybridMultilevel"/>
    <w:tmpl w:val="10D2B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A60A94"/>
    <w:multiLevelType w:val="hybridMultilevel"/>
    <w:tmpl w:val="46A47C02"/>
    <w:lvl w:ilvl="0" w:tplc="ECFC337A">
      <w:start w:val="2"/>
      <w:numFmt w:val="bullet"/>
      <w:lvlText w:val="-"/>
      <w:lvlJc w:val="left"/>
      <w:pPr>
        <w:ind w:left="10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9">
    <w:nsid w:val="754940AF"/>
    <w:multiLevelType w:val="hybridMultilevel"/>
    <w:tmpl w:val="5D2E2D96"/>
    <w:lvl w:ilvl="0" w:tplc="FC4E0580">
      <w:start w:val="99"/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9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144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66"/>
    <w:rsid w:val="00004355"/>
    <w:rsid w:val="00006487"/>
    <w:rsid w:val="0000692F"/>
    <w:rsid w:val="00007ECF"/>
    <w:rsid w:val="0001159B"/>
    <w:rsid w:val="00013F5D"/>
    <w:rsid w:val="00014BC7"/>
    <w:rsid w:val="00014F6D"/>
    <w:rsid w:val="0001712E"/>
    <w:rsid w:val="000172A4"/>
    <w:rsid w:val="00017DAC"/>
    <w:rsid w:val="00020EE8"/>
    <w:rsid w:val="00021AB5"/>
    <w:rsid w:val="00022AD8"/>
    <w:rsid w:val="00024035"/>
    <w:rsid w:val="000249CF"/>
    <w:rsid w:val="0002733E"/>
    <w:rsid w:val="000301BB"/>
    <w:rsid w:val="0003024A"/>
    <w:rsid w:val="00033D60"/>
    <w:rsid w:val="00034C33"/>
    <w:rsid w:val="00035614"/>
    <w:rsid w:val="00035D87"/>
    <w:rsid w:val="00035DD6"/>
    <w:rsid w:val="0004055B"/>
    <w:rsid w:val="00042915"/>
    <w:rsid w:val="00044764"/>
    <w:rsid w:val="0004788F"/>
    <w:rsid w:val="000506A3"/>
    <w:rsid w:val="00054FFF"/>
    <w:rsid w:val="0005750C"/>
    <w:rsid w:val="00065AC9"/>
    <w:rsid w:val="00065B95"/>
    <w:rsid w:val="000670D1"/>
    <w:rsid w:val="00067125"/>
    <w:rsid w:val="0006766D"/>
    <w:rsid w:val="00067BE8"/>
    <w:rsid w:val="00070EBF"/>
    <w:rsid w:val="0007155F"/>
    <w:rsid w:val="00075888"/>
    <w:rsid w:val="00080732"/>
    <w:rsid w:val="0008457D"/>
    <w:rsid w:val="00084C2A"/>
    <w:rsid w:val="00092B71"/>
    <w:rsid w:val="00097E0C"/>
    <w:rsid w:val="000A1F95"/>
    <w:rsid w:val="000A5A32"/>
    <w:rsid w:val="000A60D3"/>
    <w:rsid w:val="000B2EF8"/>
    <w:rsid w:val="000B395A"/>
    <w:rsid w:val="000B4406"/>
    <w:rsid w:val="000C0474"/>
    <w:rsid w:val="000C1584"/>
    <w:rsid w:val="000C4845"/>
    <w:rsid w:val="000C791A"/>
    <w:rsid w:val="000C79DB"/>
    <w:rsid w:val="000C7E38"/>
    <w:rsid w:val="000D1166"/>
    <w:rsid w:val="000D146B"/>
    <w:rsid w:val="000D2161"/>
    <w:rsid w:val="000D3CD9"/>
    <w:rsid w:val="000D4827"/>
    <w:rsid w:val="000D72D3"/>
    <w:rsid w:val="000E0A3A"/>
    <w:rsid w:val="000E11B7"/>
    <w:rsid w:val="000E1FB7"/>
    <w:rsid w:val="000E2933"/>
    <w:rsid w:val="000E46BA"/>
    <w:rsid w:val="000F28F6"/>
    <w:rsid w:val="000F2B10"/>
    <w:rsid w:val="000F3EE9"/>
    <w:rsid w:val="000F5D9B"/>
    <w:rsid w:val="000F75B6"/>
    <w:rsid w:val="000F7A94"/>
    <w:rsid w:val="000F7C42"/>
    <w:rsid w:val="00100888"/>
    <w:rsid w:val="001016C7"/>
    <w:rsid w:val="00101AA4"/>
    <w:rsid w:val="00102503"/>
    <w:rsid w:val="001038A6"/>
    <w:rsid w:val="001038BB"/>
    <w:rsid w:val="00103D76"/>
    <w:rsid w:val="00106D4F"/>
    <w:rsid w:val="0011156C"/>
    <w:rsid w:val="001133B2"/>
    <w:rsid w:val="00113D64"/>
    <w:rsid w:val="00117E81"/>
    <w:rsid w:val="001201EE"/>
    <w:rsid w:val="001205BA"/>
    <w:rsid w:val="00120D7D"/>
    <w:rsid w:val="0012468C"/>
    <w:rsid w:val="0012680D"/>
    <w:rsid w:val="00127CC2"/>
    <w:rsid w:val="00130974"/>
    <w:rsid w:val="001327B3"/>
    <w:rsid w:val="001334CE"/>
    <w:rsid w:val="00134D66"/>
    <w:rsid w:val="00135CDE"/>
    <w:rsid w:val="00136084"/>
    <w:rsid w:val="00136B46"/>
    <w:rsid w:val="00137A65"/>
    <w:rsid w:val="00137D8D"/>
    <w:rsid w:val="00141988"/>
    <w:rsid w:val="00142471"/>
    <w:rsid w:val="00145DAC"/>
    <w:rsid w:val="00146BF1"/>
    <w:rsid w:val="00150BA7"/>
    <w:rsid w:val="00150FB5"/>
    <w:rsid w:val="00151769"/>
    <w:rsid w:val="001553CA"/>
    <w:rsid w:val="00156BBA"/>
    <w:rsid w:val="00162604"/>
    <w:rsid w:val="00163889"/>
    <w:rsid w:val="00165D82"/>
    <w:rsid w:val="00172A47"/>
    <w:rsid w:val="00175D0C"/>
    <w:rsid w:val="001773E4"/>
    <w:rsid w:val="00180EB3"/>
    <w:rsid w:val="001812AE"/>
    <w:rsid w:val="00181374"/>
    <w:rsid w:val="00181624"/>
    <w:rsid w:val="00182CB3"/>
    <w:rsid w:val="00184AEA"/>
    <w:rsid w:val="00187BED"/>
    <w:rsid w:val="001902B0"/>
    <w:rsid w:val="00190E91"/>
    <w:rsid w:val="0019116C"/>
    <w:rsid w:val="001928B8"/>
    <w:rsid w:val="00193089"/>
    <w:rsid w:val="00193D73"/>
    <w:rsid w:val="00193EE4"/>
    <w:rsid w:val="00194A5D"/>
    <w:rsid w:val="001A035F"/>
    <w:rsid w:val="001A068F"/>
    <w:rsid w:val="001A27B1"/>
    <w:rsid w:val="001A2926"/>
    <w:rsid w:val="001A33A8"/>
    <w:rsid w:val="001A3863"/>
    <w:rsid w:val="001A3FCB"/>
    <w:rsid w:val="001A4450"/>
    <w:rsid w:val="001A7FD5"/>
    <w:rsid w:val="001B043D"/>
    <w:rsid w:val="001B1C4A"/>
    <w:rsid w:val="001B1E8B"/>
    <w:rsid w:val="001B1EEF"/>
    <w:rsid w:val="001B2B55"/>
    <w:rsid w:val="001B2C44"/>
    <w:rsid w:val="001B47D8"/>
    <w:rsid w:val="001B630E"/>
    <w:rsid w:val="001C22E1"/>
    <w:rsid w:val="001C2C1B"/>
    <w:rsid w:val="001C4295"/>
    <w:rsid w:val="001C7CA2"/>
    <w:rsid w:val="001D2110"/>
    <w:rsid w:val="001D226B"/>
    <w:rsid w:val="001D2BFF"/>
    <w:rsid w:val="001D3E08"/>
    <w:rsid w:val="001D52D9"/>
    <w:rsid w:val="001D6709"/>
    <w:rsid w:val="001E1B5A"/>
    <w:rsid w:val="001E1D9C"/>
    <w:rsid w:val="001F0DA4"/>
    <w:rsid w:val="001F1C83"/>
    <w:rsid w:val="001F26AB"/>
    <w:rsid w:val="001F46B8"/>
    <w:rsid w:val="001F6CAC"/>
    <w:rsid w:val="00201310"/>
    <w:rsid w:val="00203FBF"/>
    <w:rsid w:val="00205356"/>
    <w:rsid w:val="002055B8"/>
    <w:rsid w:val="00205915"/>
    <w:rsid w:val="002105F9"/>
    <w:rsid w:val="0021106B"/>
    <w:rsid w:val="002125AC"/>
    <w:rsid w:val="0021453D"/>
    <w:rsid w:val="0021669A"/>
    <w:rsid w:val="00223475"/>
    <w:rsid w:val="00224DE4"/>
    <w:rsid w:val="002253F5"/>
    <w:rsid w:val="00232FFC"/>
    <w:rsid w:val="002347B0"/>
    <w:rsid w:val="002358AC"/>
    <w:rsid w:val="002432D8"/>
    <w:rsid w:val="00244D6D"/>
    <w:rsid w:val="00246943"/>
    <w:rsid w:val="00247136"/>
    <w:rsid w:val="00247617"/>
    <w:rsid w:val="00250228"/>
    <w:rsid w:val="0025026C"/>
    <w:rsid w:val="00252345"/>
    <w:rsid w:val="0025366A"/>
    <w:rsid w:val="002561A7"/>
    <w:rsid w:val="002564F8"/>
    <w:rsid w:val="00257B07"/>
    <w:rsid w:val="00262E73"/>
    <w:rsid w:val="00264060"/>
    <w:rsid w:val="002701AB"/>
    <w:rsid w:val="00271279"/>
    <w:rsid w:val="002723D1"/>
    <w:rsid w:val="00273A2B"/>
    <w:rsid w:val="00274034"/>
    <w:rsid w:val="00276B7B"/>
    <w:rsid w:val="00277086"/>
    <w:rsid w:val="002777F4"/>
    <w:rsid w:val="00284BCC"/>
    <w:rsid w:val="00286402"/>
    <w:rsid w:val="002876DB"/>
    <w:rsid w:val="002932A9"/>
    <w:rsid w:val="00293A59"/>
    <w:rsid w:val="0029659E"/>
    <w:rsid w:val="002969C9"/>
    <w:rsid w:val="002A057F"/>
    <w:rsid w:val="002A253D"/>
    <w:rsid w:val="002A41B4"/>
    <w:rsid w:val="002A4CD1"/>
    <w:rsid w:val="002A6FB2"/>
    <w:rsid w:val="002B0CA9"/>
    <w:rsid w:val="002B251D"/>
    <w:rsid w:val="002B3230"/>
    <w:rsid w:val="002B431C"/>
    <w:rsid w:val="002B492A"/>
    <w:rsid w:val="002B6527"/>
    <w:rsid w:val="002B6C03"/>
    <w:rsid w:val="002B7816"/>
    <w:rsid w:val="002C1E9A"/>
    <w:rsid w:val="002C24D9"/>
    <w:rsid w:val="002C2638"/>
    <w:rsid w:val="002C3018"/>
    <w:rsid w:val="002C38FB"/>
    <w:rsid w:val="002C4C82"/>
    <w:rsid w:val="002D00FF"/>
    <w:rsid w:val="002D18D0"/>
    <w:rsid w:val="002D68B6"/>
    <w:rsid w:val="002D7266"/>
    <w:rsid w:val="002D72D4"/>
    <w:rsid w:val="002D7586"/>
    <w:rsid w:val="002E0487"/>
    <w:rsid w:val="002E0B74"/>
    <w:rsid w:val="002E1157"/>
    <w:rsid w:val="002E2A9D"/>
    <w:rsid w:val="002E3183"/>
    <w:rsid w:val="002E446E"/>
    <w:rsid w:val="002E7A2D"/>
    <w:rsid w:val="002F4CD7"/>
    <w:rsid w:val="002F68DA"/>
    <w:rsid w:val="002F738A"/>
    <w:rsid w:val="002F7E55"/>
    <w:rsid w:val="00300DE0"/>
    <w:rsid w:val="003020F5"/>
    <w:rsid w:val="00302996"/>
    <w:rsid w:val="00303FA4"/>
    <w:rsid w:val="00304DAB"/>
    <w:rsid w:val="0030516E"/>
    <w:rsid w:val="0030616E"/>
    <w:rsid w:val="00311CE8"/>
    <w:rsid w:val="00315656"/>
    <w:rsid w:val="00322264"/>
    <w:rsid w:val="00323D5D"/>
    <w:rsid w:val="00325968"/>
    <w:rsid w:val="00326F29"/>
    <w:rsid w:val="00330C9E"/>
    <w:rsid w:val="00331095"/>
    <w:rsid w:val="00331532"/>
    <w:rsid w:val="00331E8C"/>
    <w:rsid w:val="00332456"/>
    <w:rsid w:val="003367B6"/>
    <w:rsid w:val="00336E17"/>
    <w:rsid w:val="00336E21"/>
    <w:rsid w:val="00342724"/>
    <w:rsid w:val="00343549"/>
    <w:rsid w:val="0034411D"/>
    <w:rsid w:val="003445A2"/>
    <w:rsid w:val="00344667"/>
    <w:rsid w:val="00346652"/>
    <w:rsid w:val="00346DF4"/>
    <w:rsid w:val="0034760E"/>
    <w:rsid w:val="00350644"/>
    <w:rsid w:val="003532FA"/>
    <w:rsid w:val="00360B7B"/>
    <w:rsid w:val="00360DDE"/>
    <w:rsid w:val="003643A0"/>
    <w:rsid w:val="00364E95"/>
    <w:rsid w:val="003652F3"/>
    <w:rsid w:val="003666A2"/>
    <w:rsid w:val="003669B3"/>
    <w:rsid w:val="00367DFA"/>
    <w:rsid w:val="0037033C"/>
    <w:rsid w:val="0037139D"/>
    <w:rsid w:val="00372056"/>
    <w:rsid w:val="00372D35"/>
    <w:rsid w:val="00376BA6"/>
    <w:rsid w:val="00377C43"/>
    <w:rsid w:val="00377CCD"/>
    <w:rsid w:val="00382D7E"/>
    <w:rsid w:val="00385FB3"/>
    <w:rsid w:val="0038618E"/>
    <w:rsid w:val="00386222"/>
    <w:rsid w:val="003864FD"/>
    <w:rsid w:val="00390321"/>
    <w:rsid w:val="00390AFF"/>
    <w:rsid w:val="00390DB3"/>
    <w:rsid w:val="003933C9"/>
    <w:rsid w:val="003943F6"/>
    <w:rsid w:val="003953E5"/>
    <w:rsid w:val="00395540"/>
    <w:rsid w:val="00395C15"/>
    <w:rsid w:val="003976F0"/>
    <w:rsid w:val="003A0C8A"/>
    <w:rsid w:val="003A447F"/>
    <w:rsid w:val="003B2C79"/>
    <w:rsid w:val="003C187B"/>
    <w:rsid w:val="003C227D"/>
    <w:rsid w:val="003C2356"/>
    <w:rsid w:val="003C27E3"/>
    <w:rsid w:val="003C67AE"/>
    <w:rsid w:val="003D0A8B"/>
    <w:rsid w:val="003D10D7"/>
    <w:rsid w:val="003D21A7"/>
    <w:rsid w:val="003D2548"/>
    <w:rsid w:val="003D6352"/>
    <w:rsid w:val="003E0F17"/>
    <w:rsid w:val="003E7E22"/>
    <w:rsid w:val="003F1837"/>
    <w:rsid w:val="003F18CE"/>
    <w:rsid w:val="003F2033"/>
    <w:rsid w:val="003F256B"/>
    <w:rsid w:val="003F28C7"/>
    <w:rsid w:val="003F3556"/>
    <w:rsid w:val="0040075A"/>
    <w:rsid w:val="004021D2"/>
    <w:rsid w:val="00405B1A"/>
    <w:rsid w:val="00406057"/>
    <w:rsid w:val="0040728A"/>
    <w:rsid w:val="00411256"/>
    <w:rsid w:val="00412212"/>
    <w:rsid w:val="00413AED"/>
    <w:rsid w:val="00414314"/>
    <w:rsid w:val="00414D46"/>
    <w:rsid w:val="00415D43"/>
    <w:rsid w:val="004205D6"/>
    <w:rsid w:val="00420A21"/>
    <w:rsid w:val="00422363"/>
    <w:rsid w:val="004240A8"/>
    <w:rsid w:val="00424A41"/>
    <w:rsid w:val="004276DC"/>
    <w:rsid w:val="0043067B"/>
    <w:rsid w:val="00430A7C"/>
    <w:rsid w:val="00430E14"/>
    <w:rsid w:val="0043310C"/>
    <w:rsid w:val="00435A98"/>
    <w:rsid w:val="00441D6F"/>
    <w:rsid w:val="004427CE"/>
    <w:rsid w:val="004434FF"/>
    <w:rsid w:val="00444A13"/>
    <w:rsid w:val="00447845"/>
    <w:rsid w:val="004500A2"/>
    <w:rsid w:val="0045175A"/>
    <w:rsid w:val="00452FED"/>
    <w:rsid w:val="00453373"/>
    <w:rsid w:val="00454C35"/>
    <w:rsid w:val="0045724E"/>
    <w:rsid w:val="004577F9"/>
    <w:rsid w:val="00460F39"/>
    <w:rsid w:val="0046178B"/>
    <w:rsid w:val="0046451E"/>
    <w:rsid w:val="004647CA"/>
    <w:rsid w:val="00470812"/>
    <w:rsid w:val="00470FF5"/>
    <w:rsid w:val="004711E8"/>
    <w:rsid w:val="00473EFE"/>
    <w:rsid w:val="00477EBB"/>
    <w:rsid w:val="00481684"/>
    <w:rsid w:val="00482247"/>
    <w:rsid w:val="00491131"/>
    <w:rsid w:val="004950FB"/>
    <w:rsid w:val="0049518A"/>
    <w:rsid w:val="00495C8A"/>
    <w:rsid w:val="00497E5A"/>
    <w:rsid w:val="004A0B41"/>
    <w:rsid w:val="004A1F46"/>
    <w:rsid w:val="004A4B59"/>
    <w:rsid w:val="004A5099"/>
    <w:rsid w:val="004A677D"/>
    <w:rsid w:val="004A794C"/>
    <w:rsid w:val="004B22F5"/>
    <w:rsid w:val="004B32DF"/>
    <w:rsid w:val="004B46D1"/>
    <w:rsid w:val="004B4E89"/>
    <w:rsid w:val="004B7C9F"/>
    <w:rsid w:val="004C2736"/>
    <w:rsid w:val="004C376F"/>
    <w:rsid w:val="004C3B95"/>
    <w:rsid w:val="004C4959"/>
    <w:rsid w:val="004C49ED"/>
    <w:rsid w:val="004D0840"/>
    <w:rsid w:val="004D0A89"/>
    <w:rsid w:val="004D29D8"/>
    <w:rsid w:val="004D37BA"/>
    <w:rsid w:val="004D3F43"/>
    <w:rsid w:val="004D5FEC"/>
    <w:rsid w:val="004D7AD4"/>
    <w:rsid w:val="004E0A8E"/>
    <w:rsid w:val="004E2524"/>
    <w:rsid w:val="004E3A9E"/>
    <w:rsid w:val="004F269E"/>
    <w:rsid w:val="004F50AA"/>
    <w:rsid w:val="004F63BB"/>
    <w:rsid w:val="004F7E60"/>
    <w:rsid w:val="005013C5"/>
    <w:rsid w:val="00503478"/>
    <w:rsid w:val="005126E1"/>
    <w:rsid w:val="005131F6"/>
    <w:rsid w:val="005136EC"/>
    <w:rsid w:val="00516FD5"/>
    <w:rsid w:val="00521323"/>
    <w:rsid w:val="00521352"/>
    <w:rsid w:val="00522BD7"/>
    <w:rsid w:val="00522DAD"/>
    <w:rsid w:val="00525788"/>
    <w:rsid w:val="00532D6C"/>
    <w:rsid w:val="0053394E"/>
    <w:rsid w:val="005342D7"/>
    <w:rsid w:val="00535AC8"/>
    <w:rsid w:val="005361FF"/>
    <w:rsid w:val="0053720E"/>
    <w:rsid w:val="0053759A"/>
    <w:rsid w:val="0054401E"/>
    <w:rsid w:val="00544B0F"/>
    <w:rsid w:val="00547189"/>
    <w:rsid w:val="0055198D"/>
    <w:rsid w:val="00552BC8"/>
    <w:rsid w:val="00553AA6"/>
    <w:rsid w:val="00553DB4"/>
    <w:rsid w:val="00557DCB"/>
    <w:rsid w:val="005616AD"/>
    <w:rsid w:val="00561A8E"/>
    <w:rsid w:val="00563997"/>
    <w:rsid w:val="005677BC"/>
    <w:rsid w:val="005740B0"/>
    <w:rsid w:val="00574496"/>
    <w:rsid w:val="00574FE1"/>
    <w:rsid w:val="005757AE"/>
    <w:rsid w:val="005764D7"/>
    <w:rsid w:val="0058122F"/>
    <w:rsid w:val="005824E1"/>
    <w:rsid w:val="00582F47"/>
    <w:rsid w:val="005837DF"/>
    <w:rsid w:val="00583A78"/>
    <w:rsid w:val="00585C09"/>
    <w:rsid w:val="00585CEB"/>
    <w:rsid w:val="00592141"/>
    <w:rsid w:val="00592C8D"/>
    <w:rsid w:val="00596C79"/>
    <w:rsid w:val="005971BA"/>
    <w:rsid w:val="005A1BF0"/>
    <w:rsid w:val="005A3C1D"/>
    <w:rsid w:val="005A5271"/>
    <w:rsid w:val="005A56F2"/>
    <w:rsid w:val="005A6F35"/>
    <w:rsid w:val="005A7006"/>
    <w:rsid w:val="005A75FA"/>
    <w:rsid w:val="005B3A5B"/>
    <w:rsid w:val="005B4F02"/>
    <w:rsid w:val="005B6C73"/>
    <w:rsid w:val="005B77C0"/>
    <w:rsid w:val="005C1267"/>
    <w:rsid w:val="005C21C4"/>
    <w:rsid w:val="005C252D"/>
    <w:rsid w:val="005C34B7"/>
    <w:rsid w:val="005C3A36"/>
    <w:rsid w:val="005C3DB0"/>
    <w:rsid w:val="005C7635"/>
    <w:rsid w:val="005D317B"/>
    <w:rsid w:val="005D7017"/>
    <w:rsid w:val="005E28C0"/>
    <w:rsid w:val="005E40EE"/>
    <w:rsid w:val="005E43E0"/>
    <w:rsid w:val="005E487B"/>
    <w:rsid w:val="005E56CA"/>
    <w:rsid w:val="005E5E9B"/>
    <w:rsid w:val="005F0307"/>
    <w:rsid w:val="005F180D"/>
    <w:rsid w:val="005F241D"/>
    <w:rsid w:val="005F55D3"/>
    <w:rsid w:val="005F6DA2"/>
    <w:rsid w:val="005F7E36"/>
    <w:rsid w:val="006008F9"/>
    <w:rsid w:val="00601428"/>
    <w:rsid w:val="00602B21"/>
    <w:rsid w:val="006032F8"/>
    <w:rsid w:val="00603D53"/>
    <w:rsid w:val="0060491F"/>
    <w:rsid w:val="006055F0"/>
    <w:rsid w:val="00605E3E"/>
    <w:rsid w:val="00606B87"/>
    <w:rsid w:val="0061159E"/>
    <w:rsid w:val="00611B73"/>
    <w:rsid w:val="0061305B"/>
    <w:rsid w:val="006152D3"/>
    <w:rsid w:val="00615A96"/>
    <w:rsid w:val="00615AE6"/>
    <w:rsid w:val="00616D3A"/>
    <w:rsid w:val="00617622"/>
    <w:rsid w:val="006177DC"/>
    <w:rsid w:val="00617C7E"/>
    <w:rsid w:val="006217F3"/>
    <w:rsid w:val="0063101F"/>
    <w:rsid w:val="00632C1F"/>
    <w:rsid w:val="00633B8F"/>
    <w:rsid w:val="006400C4"/>
    <w:rsid w:val="00642920"/>
    <w:rsid w:val="00644C51"/>
    <w:rsid w:val="0064673E"/>
    <w:rsid w:val="006516FD"/>
    <w:rsid w:val="00653541"/>
    <w:rsid w:val="00657122"/>
    <w:rsid w:val="00662577"/>
    <w:rsid w:val="0066516D"/>
    <w:rsid w:val="00665F84"/>
    <w:rsid w:val="00667FC9"/>
    <w:rsid w:val="00671602"/>
    <w:rsid w:val="0067231C"/>
    <w:rsid w:val="00673CD4"/>
    <w:rsid w:val="00682451"/>
    <w:rsid w:val="006831E4"/>
    <w:rsid w:val="006840CE"/>
    <w:rsid w:val="00685771"/>
    <w:rsid w:val="006867DF"/>
    <w:rsid w:val="00687F2D"/>
    <w:rsid w:val="00691BB3"/>
    <w:rsid w:val="00692356"/>
    <w:rsid w:val="0069445C"/>
    <w:rsid w:val="00694830"/>
    <w:rsid w:val="006955A6"/>
    <w:rsid w:val="00697322"/>
    <w:rsid w:val="006A4332"/>
    <w:rsid w:val="006A5F9D"/>
    <w:rsid w:val="006B0DCD"/>
    <w:rsid w:val="006B1E93"/>
    <w:rsid w:val="006B3532"/>
    <w:rsid w:val="006B55E0"/>
    <w:rsid w:val="006B5A92"/>
    <w:rsid w:val="006B6566"/>
    <w:rsid w:val="006B7FD9"/>
    <w:rsid w:val="006C33F8"/>
    <w:rsid w:val="006C4CA2"/>
    <w:rsid w:val="006C65F8"/>
    <w:rsid w:val="006C7418"/>
    <w:rsid w:val="006D1C31"/>
    <w:rsid w:val="006D331E"/>
    <w:rsid w:val="006D5E56"/>
    <w:rsid w:val="006D7026"/>
    <w:rsid w:val="006E2B43"/>
    <w:rsid w:val="006E4233"/>
    <w:rsid w:val="006E51BB"/>
    <w:rsid w:val="006F0E93"/>
    <w:rsid w:val="006F2985"/>
    <w:rsid w:val="006F4C43"/>
    <w:rsid w:val="006F53B1"/>
    <w:rsid w:val="006F5952"/>
    <w:rsid w:val="006F675A"/>
    <w:rsid w:val="007000EE"/>
    <w:rsid w:val="0070048B"/>
    <w:rsid w:val="00700DD2"/>
    <w:rsid w:val="00700F66"/>
    <w:rsid w:val="00702BD5"/>
    <w:rsid w:val="00703873"/>
    <w:rsid w:val="007038D2"/>
    <w:rsid w:val="007052BB"/>
    <w:rsid w:val="00706559"/>
    <w:rsid w:val="007067F4"/>
    <w:rsid w:val="00710DDA"/>
    <w:rsid w:val="0071114F"/>
    <w:rsid w:val="00712B42"/>
    <w:rsid w:val="007136F5"/>
    <w:rsid w:val="007152B0"/>
    <w:rsid w:val="00715957"/>
    <w:rsid w:val="007164E7"/>
    <w:rsid w:val="00716C19"/>
    <w:rsid w:val="0071717F"/>
    <w:rsid w:val="007173BB"/>
    <w:rsid w:val="007177B7"/>
    <w:rsid w:val="007204A6"/>
    <w:rsid w:val="0072106C"/>
    <w:rsid w:val="00721C15"/>
    <w:rsid w:val="0072228D"/>
    <w:rsid w:val="007225F3"/>
    <w:rsid w:val="00725556"/>
    <w:rsid w:val="00730220"/>
    <w:rsid w:val="007370C1"/>
    <w:rsid w:val="0074155F"/>
    <w:rsid w:val="00743ABC"/>
    <w:rsid w:val="00743E9D"/>
    <w:rsid w:val="00744E0B"/>
    <w:rsid w:val="007455C2"/>
    <w:rsid w:val="00750C3C"/>
    <w:rsid w:val="0075111D"/>
    <w:rsid w:val="00753978"/>
    <w:rsid w:val="00753A72"/>
    <w:rsid w:val="007546FE"/>
    <w:rsid w:val="00756FF9"/>
    <w:rsid w:val="007574D7"/>
    <w:rsid w:val="0075797A"/>
    <w:rsid w:val="00760776"/>
    <w:rsid w:val="0076260B"/>
    <w:rsid w:val="00763405"/>
    <w:rsid w:val="00764AC6"/>
    <w:rsid w:val="00765096"/>
    <w:rsid w:val="00765278"/>
    <w:rsid w:val="00766E6B"/>
    <w:rsid w:val="00775741"/>
    <w:rsid w:val="00776D91"/>
    <w:rsid w:val="007770F5"/>
    <w:rsid w:val="00780EF9"/>
    <w:rsid w:val="00780F59"/>
    <w:rsid w:val="007823DF"/>
    <w:rsid w:val="00783AA9"/>
    <w:rsid w:val="00784C05"/>
    <w:rsid w:val="007857A0"/>
    <w:rsid w:val="00786C7E"/>
    <w:rsid w:val="007904CB"/>
    <w:rsid w:val="00790867"/>
    <w:rsid w:val="00790ADE"/>
    <w:rsid w:val="0079139C"/>
    <w:rsid w:val="007916AF"/>
    <w:rsid w:val="00792C85"/>
    <w:rsid w:val="00792FCD"/>
    <w:rsid w:val="007936A1"/>
    <w:rsid w:val="00794753"/>
    <w:rsid w:val="00794BDD"/>
    <w:rsid w:val="0079504A"/>
    <w:rsid w:val="007A3687"/>
    <w:rsid w:val="007A7E6B"/>
    <w:rsid w:val="007B6230"/>
    <w:rsid w:val="007B7EF4"/>
    <w:rsid w:val="007C08B5"/>
    <w:rsid w:val="007C0DD6"/>
    <w:rsid w:val="007C32D2"/>
    <w:rsid w:val="007C514E"/>
    <w:rsid w:val="007C77C8"/>
    <w:rsid w:val="007D03B3"/>
    <w:rsid w:val="007D1AE5"/>
    <w:rsid w:val="007D3405"/>
    <w:rsid w:val="007D4E45"/>
    <w:rsid w:val="007D5E96"/>
    <w:rsid w:val="007D627B"/>
    <w:rsid w:val="007D6658"/>
    <w:rsid w:val="007D6D5C"/>
    <w:rsid w:val="007D6E29"/>
    <w:rsid w:val="007D7464"/>
    <w:rsid w:val="007D7529"/>
    <w:rsid w:val="007E0D3D"/>
    <w:rsid w:val="007E4589"/>
    <w:rsid w:val="007E5C07"/>
    <w:rsid w:val="007E69B5"/>
    <w:rsid w:val="007E6F47"/>
    <w:rsid w:val="007F00A1"/>
    <w:rsid w:val="007F0DD9"/>
    <w:rsid w:val="007F1030"/>
    <w:rsid w:val="007F10F7"/>
    <w:rsid w:val="007F1947"/>
    <w:rsid w:val="007F2BD2"/>
    <w:rsid w:val="007F2C14"/>
    <w:rsid w:val="007F7CCE"/>
    <w:rsid w:val="00802590"/>
    <w:rsid w:val="00802720"/>
    <w:rsid w:val="00805C4E"/>
    <w:rsid w:val="00806784"/>
    <w:rsid w:val="008071D9"/>
    <w:rsid w:val="008103C7"/>
    <w:rsid w:val="00810D99"/>
    <w:rsid w:val="00812D5B"/>
    <w:rsid w:val="008139F4"/>
    <w:rsid w:val="00814CCF"/>
    <w:rsid w:val="00816974"/>
    <w:rsid w:val="00817E6A"/>
    <w:rsid w:val="00825C5E"/>
    <w:rsid w:val="00827223"/>
    <w:rsid w:val="008273D9"/>
    <w:rsid w:val="0083195A"/>
    <w:rsid w:val="008320B5"/>
    <w:rsid w:val="008341A0"/>
    <w:rsid w:val="0083529B"/>
    <w:rsid w:val="008408D9"/>
    <w:rsid w:val="0084197B"/>
    <w:rsid w:val="0084335D"/>
    <w:rsid w:val="00843EDC"/>
    <w:rsid w:val="008464B0"/>
    <w:rsid w:val="00847A8D"/>
    <w:rsid w:val="00847C71"/>
    <w:rsid w:val="00847DD2"/>
    <w:rsid w:val="00851879"/>
    <w:rsid w:val="00853D61"/>
    <w:rsid w:val="00854B89"/>
    <w:rsid w:val="008564DB"/>
    <w:rsid w:val="00857727"/>
    <w:rsid w:val="00860DA4"/>
    <w:rsid w:val="00861DE3"/>
    <w:rsid w:val="00862B45"/>
    <w:rsid w:val="0086370C"/>
    <w:rsid w:val="008639B1"/>
    <w:rsid w:val="008644D5"/>
    <w:rsid w:val="00865E6F"/>
    <w:rsid w:val="008666E4"/>
    <w:rsid w:val="008671DF"/>
    <w:rsid w:val="008720A9"/>
    <w:rsid w:val="008767C4"/>
    <w:rsid w:val="00876CCE"/>
    <w:rsid w:val="008773B8"/>
    <w:rsid w:val="008774FA"/>
    <w:rsid w:val="008777DF"/>
    <w:rsid w:val="00881BE5"/>
    <w:rsid w:val="00881F7B"/>
    <w:rsid w:val="0088257A"/>
    <w:rsid w:val="00885C56"/>
    <w:rsid w:val="008872C0"/>
    <w:rsid w:val="00887B93"/>
    <w:rsid w:val="00895F31"/>
    <w:rsid w:val="008A2566"/>
    <w:rsid w:val="008B0ACC"/>
    <w:rsid w:val="008B2055"/>
    <w:rsid w:val="008B325C"/>
    <w:rsid w:val="008B4183"/>
    <w:rsid w:val="008B7104"/>
    <w:rsid w:val="008C5403"/>
    <w:rsid w:val="008C6444"/>
    <w:rsid w:val="008D0A27"/>
    <w:rsid w:val="008D4472"/>
    <w:rsid w:val="008E21F0"/>
    <w:rsid w:val="008E23AE"/>
    <w:rsid w:val="008E29FB"/>
    <w:rsid w:val="008E3D0F"/>
    <w:rsid w:val="008E54E7"/>
    <w:rsid w:val="008E5E53"/>
    <w:rsid w:val="008E634A"/>
    <w:rsid w:val="008E6E67"/>
    <w:rsid w:val="008E7747"/>
    <w:rsid w:val="008F030F"/>
    <w:rsid w:val="008F3A3D"/>
    <w:rsid w:val="008F3E09"/>
    <w:rsid w:val="008F4D13"/>
    <w:rsid w:val="008F6B2B"/>
    <w:rsid w:val="008F6EF2"/>
    <w:rsid w:val="008F7EE6"/>
    <w:rsid w:val="00906EEE"/>
    <w:rsid w:val="00907CC8"/>
    <w:rsid w:val="00911D69"/>
    <w:rsid w:val="0091625B"/>
    <w:rsid w:val="00916526"/>
    <w:rsid w:val="00917C5B"/>
    <w:rsid w:val="009203AD"/>
    <w:rsid w:val="00921E65"/>
    <w:rsid w:val="0092275C"/>
    <w:rsid w:val="00923BFB"/>
    <w:rsid w:val="00925465"/>
    <w:rsid w:val="00931A43"/>
    <w:rsid w:val="009338F2"/>
    <w:rsid w:val="009363DF"/>
    <w:rsid w:val="0094420F"/>
    <w:rsid w:val="00944FA0"/>
    <w:rsid w:val="009450ED"/>
    <w:rsid w:val="00945E71"/>
    <w:rsid w:val="0094679B"/>
    <w:rsid w:val="00946946"/>
    <w:rsid w:val="00950EAE"/>
    <w:rsid w:val="00951EF3"/>
    <w:rsid w:val="00955655"/>
    <w:rsid w:val="009565D9"/>
    <w:rsid w:val="00957080"/>
    <w:rsid w:val="00961871"/>
    <w:rsid w:val="00963ACE"/>
    <w:rsid w:val="00966C7F"/>
    <w:rsid w:val="00970416"/>
    <w:rsid w:val="00971B7C"/>
    <w:rsid w:val="00973767"/>
    <w:rsid w:val="0097493F"/>
    <w:rsid w:val="0098051E"/>
    <w:rsid w:val="0098227C"/>
    <w:rsid w:val="00984DAE"/>
    <w:rsid w:val="009855B3"/>
    <w:rsid w:val="00990265"/>
    <w:rsid w:val="00992C78"/>
    <w:rsid w:val="00995C1F"/>
    <w:rsid w:val="009A0B4E"/>
    <w:rsid w:val="009A3A22"/>
    <w:rsid w:val="009A53D9"/>
    <w:rsid w:val="009A676C"/>
    <w:rsid w:val="009A6F16"/>
    <w:rsid w:val="009A6F49"/>
    <w:rsid w:val="009A74DA"/>
    <w:rsid w:val="009B16FF"/>
    <w:rsid w:val="009B1C73"/>
    <w:rsid w:val="009B48A3"/>
    <w:rsid w:val="009B57BA"/>
    <w:rsid w:val="009B7880"/>
    <w:rsid w:val="009B7D9D"/>
    <w:rsid w:val="009C048D"/>
    <w:rsid w:val="009C0B74"/>
    <w:rsid w:val="009C26C4"/>
    <w:rsid w:val="009C3345"/>
    <w:rsid w:val="009C41D2"/>
    <w:rsid w:val="009C65F8"/>
    <w:rsid w:val="009D1DB6"/>
    <w:rsid w:val="009D1E4E"/>
    <w:rsid w:val="009D2CB6"/>
    <w:rsid w:val="009D38E8"/>
    <w:rsid w:val="009D3DE9"/>
    <w:rsid w:val="009D45C4"/>
    <w:rsid w:val="009D4C27"/>
    <w:rsid w:val="009D681A"/>
    <w:rsid w:val="009D696E"/>
    <w:rsid w:val="009E5284"/>
    <w:rsid w:val="009E54CD"/>
    <w:rsid w:val="009E5C8C"/>
    <w:rsid w:val="009E71C3"/>
    <w:rsid w:val="009F0A15"/>
    <w:rsid w:val="009F209A"/>
    <w:rsid w:val="009F21EF"/>
    <w:rsid w:val="009F3162"/>
    <w:rsid w:val="009F4345"/>
    <w:rsid w:val="009F49F1"/>
    <w:rsid w:val="009F4C74"/>
    <w:rsid w:val="009F50E9"/>
    <w:rsid w:val="009F5B6A"/>
    <w:rsid w:val="00A0333F"/>
    <w:rsid w:val="00A035F8"/>
    <w:rsid w:val="00A11A16"/>
    <w:rsid w:val="00A12ABE"/>
    <w:rsid w:val="00A13443"/>
    <w:rsid w:val="00A14E79"/>
    <w:rsid w:val="00A15795"/>
    <w:rsid w:val="00A15B56"/>
    <w:rsid w:val="00A20A5C"/>
    <w:rsid w:val="00A222AF"/>
    <w:rsid w:val="00A25228"/>
    <w:rsid w:val="00A26C29"/>
    <w:rsid w:val="00A30C17"/>
    <w:rsid w:val="00A31904"/>
    <w:rsid w:val="00A327F6"/>
    <w:rsid w:val="00A33377"/>
    <w:rsid w:val="00A337DE"/>
    <w:rsid w:val="00A33D5B"/>
    <w:rsid w:val="00A3418B"/>
    <w:rsid w:val="00A35941"/>
    <w:rsid w:val="00A374A5"/>
    <w:rsid w:val="00A41C81"/>
    <w:rsid w:val="00A43748"/>
    <w:rsid w:val="00A44103"/>
    <w:rsid w:val="00A44849"/>
    <w:rsid w:val="00A4770D"/>
    <w:rsid w:val="00A50E6B"/>
    <w:rsid w:val="00A52131"/>
    <w:rsid w:val="00A55A92"/>
    <w:rsid w:val="00A56789"/>
    <w:rsid w:val="00A56D51"/>
    <w:rsid w:val="00A6036B"/>
    <w:rsid w:val="00A6413B"/>
    <w:rsid w:val="00A67458"/>
    <w:rsid w:val="00A70B2C"/>
    <w:rsid w:val="00A72C09"/>
    <w:rsid w:val="00A740EF"/>
    <w:rsid w:val="00A76367"/>
    <w:rsid w:val="00A775B9"/>
    <w:rsid w:val="00A802A9"/>
    <w:rsid w:val="00A8193D"/>
    <w:rsid w:val="00A83995"/>
    <w:rsid w:val="00A84306"/>
    <w:rsid w:val="00A849C5"/>
    <w:rsid w:val="00A854D1"/>
    <w:rsid w:val="00A877E1"/>
    <w:rsid w:val="00A92257"/>
    <w:rsid w:val="00A9243C"/>
    <w:rsid w:val="00A93EC2"/>
    <w:rsid w:val="00A93ED8"/>
    <w:rsid w:val="00A955BD"/>
    <w:rsid w:val="00A95679"/>
    <w:rsid w:val="00A97F03"/>
    <w:rsid w:val="00AA4325"/>
    <w:rsid w:val="00AA6F72"/>
    <w:rsid w:val="00AB0EA1"/>
    <w:rsid w:val="00AB3B31"/>
    <w:rsid w:val="00AB6539"/>
    <w:rsid w:val="00AB7674"/>
    <w:rsid w:val="00AC0092"/>
    <w:rsid w:val="00AC1A55"/>
    <w:rsid w:val="00AC4754"/>
    <w:rsid w:val="00AC4BB4"/>
    <w:rsid w:val="00AC66E1"/>
    <w:rsid w:val="00AC68C2"/>
    <w:rsid w:val="00AD203A"/>
    <w:rsid w:val="00AD250E"/>
    <w:rsid w:val="00AD32E3"/>
    <w:rsid w:val="00AD35C3"/>
    <w:rsid w:val="00AD4FE5"/>
    <w:rsid w:val="00AD5D3D"/>
    <w:rsid w:val="00AD70EC"/>
    <w:rsid w:val="00AD7447"/>
    <w:rsid w:val="00AE2646"/>
    <w:rsid w:val="00AE4BF9"/>
    <w:rsid w:val="00AF6F9E"/>
    <w:rsid w:val="00AF7B1C"/>
    <w:rsid w:val="00B00384"/>
    <w:rsid w:val="00B0338E"/>
    <w:rsid w:val="00B072AF"/>
    <w:rsid w:val="00B108F8"/>
    <w:rsid w:val="00B11132"/>
    <w:rsid w:val="00B158EB"/>
    <w:rsid w:val="00B16D09"/>
    <w:rsid w:val="00B16DBA"/>
    <w:rsid w:val="00B231F6"/>
    <w:rsid w:val="00B2354E"/>
    <w:rsid w:val="00B236A5"/>
    <w:rsid w:val="00B23AD3"/>
    <w:rsid w:val="00B2434E"/>
    <w:rsid w:val="00B24BD3"/>
    <w:rsid w:val="00B27D0D"/>
    <w:rsid w:val="00B302BB"/>
    <w:rsid w:val="00B31083"/>
    <w:rsid w:val="00B354D8"/>
    <w:rsid w:val="00B35DCA"/>
    <w:rsid w:val="00B35F1A"/>
    <w:rsid w:val="00B37533"/>
    <w:rsid w:val="00B41107"/>
    <w:rsid w:val="00B41AD0"/>
    <w:rsid w:val="00B42BC4"/>
    <w:rsid w:val="00B43F58"/>
    <w:rsid w:val="00B45F0C"/>
    <w:rsid w:val="00B467C6"/>
    <w:rsid w:val="00B508E4"/>
    <w:rsid w:val="00B5095E"/>
    <w:rsid w:val="00B51C91"/>
    <w:rsid w:val="00B520C9"/>
    <w:rsid w:val="00B524A8"/>
    <w:rsid w:val="00B53F99"/>
    <w:rsid w:val="00B55A66"/>
    <w:rsid w:val="00B61B7B"/>
    <w:rsid w:val="00B6209E"/>
    <w:rsid w:val="00B620D6"/>
    <w:rsid w:val="00B6320D"/>
    <w:rsid w:val="00B633C0"/>
    <w:rsid w:val="00B66F79"/>
    <w:rsid w:val="00B70C7D"/>
    <w:rsid w:val="00B73980"/>
    <w:rsid w:val="00B740F8"/>
    <w:rsid w:val="00B75EE7"/>
    <w:rsid w:val="00B76C32"/>
    <w:rsid w:val="00B8687A"/>
    <w:rsid w:val="00B8713C"/>
    <w:rsid w:val="00B921E9"/>
    <w:rsid w:val="00B92606"/>
    <w:rsid w:val="00B92EF6"/>
    <w:rsid w:val="00B97882"/>
    <w:rsid w:val="00BA0539"/>
    <w:rsid w:val="00BA2953"/>
    <w:rsid w:val="00BA2F5A"/>
    <w:rsid w:val="00BA339C"/>
    <w:rsid w:val="00BA465D"/>
    <w:rsid w:val="00BA4DD6"/>
    <w:rsid w:val="00BA68C3"/>
    <w:rsid w:val="00BA7D0A"/>
    <w:rsid w:val="00BB067D"/>
    <w:rsid w:val="00BB2417"/>
    <w:rsid w:val="00BB2AD6"/>
    <w:rsid w:val="00BB468E"/>
    <w:rsid w:val="00BB5010"/>
    <w:rsid w:val="00BB6076"/>
    <w:rsid w:val="00BC5C20"/>
    <w:rsid w:val="00BD018D"/>
    <w:rsid w:val="00BD40D3"/>
    <w:rsid w:val="00BD4B60"/>
    <w:rsid w:val="00BE5AE0"/>
    <w:rsid w:val="00BE620A"/>
    <w:rsid w:val="00BE6549"/>
    <w:rsid w:val="00BE6EF6"/>
    <w:rsid w:val="00BE73B0"/>
    <w:rsid w:val="00BF0551"/>
    <w:rsid w:val="00BF668E"/>
    <w:rsid w:val="00C007E8"/>
    <w:rsid w:val="00C00B3C"/>
    <w:rsid w:val="00C00EDA"/>
    <w:rsid w:val="00C10943"/>
    <w:rsid w:val="00C1282C"/>
    <w:rsid w:val="00C1378E"/>
    <w:rsid w:val="00C13A7F"/>
    <w:rsid w:val="00C162E8"/>
    <w:rsid w:val="00C211F9"/>
    <w:rsid w:val="00C22F22"/>
    <w:rsid w:val="00C231C2"/>
    <w:rsid w:val="00C233B9"/>
    <w:rsid w:val="00C24F99"/>
    <w:rsid w:val="00C25112"/>
    <w:rsid w:val="00C30F3E"/>
    <w:rsid w:val="00C315E0"/>
    <w:rsid w:val="00C319AF"/>
    <w:rsid w:val="00C37A5F"/>
    <w:rsid w:val="00C40113"/>
    <w:rsid w:val="00C407B5"/>
    <w:rsid w:val="00C44085"/>
    <w:rsid w:val="00C44B0F"/>
    <w:rsid w:val="00C4512D"/>
    <w:rsid w:val="00C4595D"/>
    <w:rsid w:val="00C46123"/>
    <w:rsid w:val="00C464A3"/>
    <w:rsid w:val="00C47765"/>
    <w:rsid w:val="00C50B92"/>
    <w:rsid w:val="00C50E89"/>
    <w:rsid w:val="00C51ABB"/>
    <w:rsid w:val="00C52169"/>
    <w:rsid w:val="00C52EC2"/>
    <w:rsid w:val="00C541FD"/>
    <w:rsid w:val="00C55D6E"/>
    <w:rsid w:val="00C620AF"/>
    <w:rsid w:val="00C725BF"/>
    <w:rsid w:val="00C73911"/>
    <w:rsid w:val="00C73C66"/>
    <w:rsid w:val="00C7490D"/>
    <w:rsid w:val="00C75E37"/>
    <w:rsid w:val="00C76F36"/>
    <w:rsid w:val="00C81F3D"/>
    <w:rsid w:val="00C82770"/>
    <w:rsid w:val="00C84E9C"/>
    <w:rsid w:val="00C852F7"/>
    <w:rsid w:val="00C854BD"/>
    <w:rsid w:val="00C8661E"/>
    <w:rsid w:val="00C8719D"/>
    <w:rsid w:val="00C901DC"/>
    <w:rsid w:val="00C90E2F"/>
    <w:rsid w:val="00C91F7A"/>
    <w:rsid w:val="00C93CC1"/>
    <w:rsid w:val="00C93D7D"/>
    <w:rsid w:val="00C944EC"/>
    <w:rsid w:val="00C95695"/>
    <w:rsid w:val="00C96ADE"/>
    <w:rsid w:val="00C96BDF"/>
    <w:rsid w:val="00C97CDE"/>
    <w:rsid w:val="00C97EC4"/>
    <w:rsid w:val="00CA07AE"/>
    <w:rsid w:val="00CA089E"/>
    <w:rsid w:val="00CA1933"/>
    <w:rsid w:val="00CA357F"/>
    <w:rsid w:val="00CA54D8"/>
    <w:rsid w:val="00CA5890"/>
    <w:rsid w:val="00CA7130"/>
    <w:rsid w:val="00CB0391"/>
    <w:rsid w:val="00CB4E0C"/>
    <w:rsid w:val="00CB652D"/>
    <w:rsid w:val="00CB7526"/>
    <w:rsid w:val="00CC031C"/>
    <w:rsid w:val="00CC08A3"/>
    <w:rsid w:val="00CC4E21"/>
    <w:rsid w:val="00CC60F6"/>
    <w:rsid w:val="00CE0211"/>
    <w:rsid w:val="00CE086D"/>
    <w:rsid w:val="00CE5412"/>
    <w:rsid w:val="00CE5EA8"/>
    <w:rsid w:val="00CE5FB9"/>
    <w:rsid w:val="00CF1DA4"/>
    <w:rsid w:val="00CF302E"/>
    <w:rsid w:val="00D01E8E"/>
    <w:rsid w:val="00D05EFE"/>
    <w:rsid w:val="00D06740"/>
    <w:rsid w:val="00D06CB2"/>
    <w:rsid w:val="00D07EA3"/>
    <w:rsid w:val="00D15EED"/>
    <w:rsid w:val="00D2065F"/>
    <w:rsid w:val="00D2324A"/>
    <w:rsid w:val="00D235D0"/>
    <w:rsid w:val="00D24E49"/>
    <w:rsid w:val="00D268A3"/>
    <w:rsid w:val="00D32565"/>
    <w:rsid w:val="00D3391F"/>
    <w:rsid w:val="00D34EE4"/>
    <w:rsid w:val="00D376C4"/>
    <w:rsid w:val="00D4049C"/>
    <w:rsid w:val="00D41C27"/>
    <w:rsid w:val="00D432CB"/>
    <w:rsid w:val="00D43CD1"/>
    <w:rsid w:val="00D44DB1"/>
    <w:rsid w:val="00D4692C"/>
    <w:rsid w:val="00D537FC"/>
    <w:rsid w:val="00D54410"/>
    <w:rsid w:val="00D55A11"/>
    <w:rsid w:val="00D57C02"/>
    <w:rsid w:val="00D61690"/>
    <w:rsid w:val="00D6392D"/>
    <w:rsid w:val="00D649EB"/>
    <w:rsid w:val="00D6560C"/>
    <w:rsid w:val="00D809D2"/>
    <w:rsid w:val="00D80EB7"/>
    <w:rsid w:val="00D811A5"/>
    <w:rsid w:val="00D835B6"/>
    <w:rsid w:val="00D83B3B"/>
    <w:rsid w:val="00D83E60"/>
    <w:rsid w:val="00D84573"/>
    <w:rsid w:val="00D845E0"/>
    <w:rsid w:val="00D850DA"/>
    <w:rsid w:val="00D86661"/>
    <w:rsid w:val="00D86B72"/>
    <w:rsid w:val="00D86DAE"/>
    <w:rsid w:val="00D87F4C"/>
    <w:rsid w:val="00D9127C"/>
    <w:rsid w:val="00D91DDB"/>
    <w:rsid w:val="00D92112"/>
    <w:rsid w:val="00D92323"/>
    <w:rsid w:val="00DA348D"/>
    <w:rsid w:val="00DA5AF6"/>
    <w:rsid w:val="00DA5E60"/>
    <w:rsid w:val="00DA7D55"/>
    <w:rsid w:val="00DB1072"/>
    <w:rsid w:val="00DB1CA6"/>
    <w:rsid w:val="00DB2CD4"/>
    <w:rsid w:val="00DB425D"/>
    <w:rsid w:val="00DB5649"/>
    <w:rsid w:val="00DB641D"/>
    <w:rsid w:val="00DB7A2E"/>
    <w:rsid w:val="00DC1730"/>
    <w:rsid w:val="00DC244B"/>
    <w:rsid w:val="00DC296A"/>
    <w:rsid w:val="00DC495D"/>
    <w:rsid w:val="00DC5FF6"/>
    <w:rsid w:val="00DC740B"/>
    <w:rsid w:val="00DD13FB"/>
    <w:rsid w:val="00DD3055"/>
    <w:rsid w:val="00DD3480"/>
    <w:rsid w:val="00DD3F69"/>
    <w:rsid w:val="00DD4DBA"/>
    <w:rsid w:val="00DD4DFB"/>
    <w:rsid w:val="00DD5480"/>
    <w:rsid w:val="00DD5EC0"/>
    <w:rsid w:val="00DE04F7"/>
    <w:rsid w:val="00DE1337"/>
    <w:rsid w:val="00DE62EA"/>
    <w:rsid w:val="00DE6AD4"/>
    <w:rsid w:val="00DE7217"/>
    <w:rsid w:val="00DF16A6"/>
    <w:rsid w:val="00DF20DE"/>
    <w:rsid w:val="00DF2A19"/>
    <w:rsid w:val="00DF3DA8"/>
    <w:rsid w:val="00DF4B52"/>
    <w:rsid w:val="00DF5993"/>
    <w:rsid w:val="00DF5BCF"/>
    <w:rsid w:val="00DF7419"/>
    <w:rsid w:val="00E010E0"/>
    <w:rsid w:val="00E01B01"/>
    <w:rsid w:val="00E028CD"/>
    <w:rsid w:val="00E02FC9"/>
    <w:rsid w:val="00E06252"/>
    <w:rsid w:val="00E11DF7"/>
    <w:rsid w:val="00E1248A"/>
    <w:rsid w:val="00E12B43"/>
    <w:rsid w:val="00E12E4E"/>
    <w:rsid w:val="00E13351"/>
    <w:rsid w:val="00E137A5"/>
    <w:rsid w:val="00E13902"/>
    <w:rsid w:val="00E156B4"/>
    <w:rsid w:val="00E20E58"/>
    <w:rsid w:val="00E22C13"/>
    <w:rsid w:val="00E24B5B"/>
    <w:rsid w:val="00E27A6D"/>
    <w:rsid w:val="00E30837"/>
    <w:rsid w:val="00E32951"/>
    <w:rsid w:val="00E34342"/>
    <w:rsid w:val="00E36669"/>
    <w:rsid w:val="00E40E17"/>
    <w:rsid w:val="00E40E28"/>
    <w:rsid w:val="00E42AE6"/>
    <w:rsid w:val="00E43585"/>
    <w:rsid w:val="00E475D0"/>
    <w:rsid w:val="00E47740"/>
    <w:rsid w:val="00E50CF5"/>
    <w:rsid w:val="00E510DC"/>
    <w:rsid w:val="00E538DA"/>
    <w:rsid w:val="00E5644E"/>
    <w:rsid w:val="00E60325"/>
    <w:rsid w:val="00E60C4F"/>
    <w:rsid w:val="00E61625"/>
    <w:rsid w:val="00E6166F"/>
    <w:rsid w:val="00E6188C"/>
    <w:rsid w:val="00E64F1E"/>
    <w:rsid w:val="00E653DB"/>
    <w:rsid w:val="00E72864"/>
    <w:rsid w:val="00E732C6"/>
    <w:rsid w:val="00E734B5"/>
    <w:rsid w:val="00E7471C"/>
    <w:rsid w:val="00E81113"/>
    <w:rsid w:val="00E819C8"/>
    <w:rsid w:val="00E819C9"/>
    <w:rsid w:val="00E85E3E"/>
    <w:rsid w:val="00E87739"/>
    <w:rsid w:val="00E910CD"/>
    <w:rsid w:val="00E9212E"/>
    <w:rsid w:val="00E95D4A"/>
    <w:rsid w:val="00E973B7"/>
    <w:rsid w:val="00EA18F8"/>
    <w:rsid w:val="00EA2972"/>
    <w:rsid w:val="00EA3C6D"/>
    <w:rsid w:val="00EA50AB"/>
    <w:rsid w:val="00EA6317"/>
    <w:rsid w:val="00EB1060"/>
    <w:rsid w:val="00EB10FB"/>
    <w:rsid w:val="00EB29F2"/>
    <w:rsid w:val="00EB36C8"/>
    <w:rsid w:val="00EB387D"/>
    <w:rsid w:val="00EB4440"/>
    <w:rsid w:val="00EB44E4"/>
    <w:rsid w:val="00EB65F9"/>
    <w:rsid w:val="00EC1F77"/>
    <w:rsid w:val="00EC2B7E"/>
    <w:rsid w:val="00EC4D75"/>
    <w:rsid w:val="00EC5555"/>
    <w:rsid w:val="00EC5A1D"/>
    <w:rsid w:val="00EC6939"/>
    <w:rsid w:val="00EC7332"/>
    <w:rsid w:val="00EC7B90"/>
    <w:rsid w:val="00ED1D1B"/>
    <w:rsid w:val="00ED3947"/>
    <w:rsid w:val="00ED46C3"/>
    <w:rsid w:val="00ED5C03"/>
    <w:rsid w:val="00ED6C89"/>
    <w:rsid w:val="00EE00CF"/>
    <w:rsid w:val="00EE0383"/>
    <w:rsid w:val="00EE1BC2"/>
    <w:rsid w:val="00EE1C91"/>
    <w:rsid w:val="00EE6C08"/>
    <w:rsid w:val="00EF08C1"/>
    <w:rsid w:val="00EF0BC8"/>
    <w:rsid w:val="00EF1653"/>
    <w:rsid w:val="00EF35E0"/>
    <w:rsid w:val="00EF57FD"/>
    <w:rsid w:val="00EF5F05"/>
    <w:rsid w:val="00F02C79"/>
    <w:rsid w:val="00F04169"/>
    <w:rsid w:val="00F0523A"/>
    <w:rsid w:val="00F06149"/>
    <w:rsid w:val="00F104D6"/>
    <w:rsid w:val="00F10C34"/>
    <w:rsid w:val="00F12481"/>
    <w:rsid w:val="00F131D9"/>
    <w:rsid w:val="00F14BE0"/>
    <w:rsid w:val="00F16704"/>
    <w:rsid w:val="00F22A85"/>
    <w:rsid w:val="00F22FA1"/>
    <w:rsid w:val="00F248A0"/>
    <w:rsid w:val="00F26FF3"/>
    <w:rsid w:val="00F33E5F"/>
    <w:rsid w:val="00F403D9"/>
    <w:rsid w:val="00F4385D"/>
    <w:rsid w:val="00F44BBC"/>
    <w:rsid w:val="00F455DD"/>
    <w:rsid w:val="00F4623B"/>
    <w:rsid w:val="00F53161"/>
    <w:rsid w:val="00F5336A"/>
    <w:rsid w:val="00F53EC5"/>
    <w:rsid w:val="00F55016"/>
    <w:rsid w:val="00F558BA"/>
    <w:rsid w:val="00F559DF"/>
    <w:rsid w:val="00F60791"/>
    <w:rsid w:val="00F62B1C"/>
    <w:rsid w:val="00F6701E"/>
    <w:rsid w:val="00F67EBC"/>
    <w:rsid w:val="00F74D5C"/>
    <w:rsid w:val="00F81C64"/>
    <w:rsid w:val="00F83031"/>
    <w:rsid w:val="00F83594"/>
    <w:rsid w:val="00F84A6F"/>
    <w:rsid w:val="00F85469"/>
    <w:rsid w:val="00F85BE4"/>
    <w:rsid w:val="00F86D45"/>
    <w:rsid w:val="00F87839"/>
    <w:rsid w:val="00F93456"/>
    <w:rsid w:val="00F940C2"/>
    <w:rsid w:val="00F956EF"/>
    <w:rsid w:val="00F95AD9"/>
    <w:rsid w:val="00F95EB0"/>
    <w:rsid w:val="00F97C8D"/>
    <w:rsid w:val="00FA2D5C"/>
    <w:rsid w:val="00FA317F"/>
    <w:rsid w:val="00FA494C"/>
    <w:rsid w:val="00FA5B99"/>
    <w:rsid w:val="00FB1204"/>
    <w:rsid w:val="00FB2355"/>
    <w:rsid w:val="00FB31E7"/>
    <w:rsid w:val="00FB3CD4"/>
    <w:rsid w:val="00FB4377"/>
    <w:rsid w:val="00FB769C"/>
    <w:rsid w:val="00FB782F"/>
    <w:rsid w:val="00FC121D"/>
    <w:rsid w:val="00FC4655"/>
    <w:rsid w:val="00FC4BC8"/>
    <w:rsid w:val="00FC58E9"/>
    <w:rsid w:val="00FC70CE"/>
    <w:rsid w:val="00FC7F25"/>
    <w:rsid w:val="00FD2034"/>
    <w:rsid w:val="00FD22A9"/>
    <w:rsid w:val="00FD266D"/>
    <w:rsid w:val="00FD27BB"/>
    <w:rsid w:val="00FD5CFB"/>
    <w:rsid w:val="00FE1089"/>
    <w:rsid w:val="00FE20C1"/>
    <w:rsid w:val="00FE391A"/>
    <w:rsid w:val="00FE3A4F"/>
    <w:rsid w:val="00FE46B1"/>
    <w:rsid w:val="00FF1DE1"/>
    <w:rsid w:val="00FF6B13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val="en-US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paragraph" w:customStyle="1" w:styleId="AbstractText">
    <w:name w:val="Abstract_Text"/>
    <w:link w:val="AbstractTextChar"/>
    <w:rsid w:val="00C8661E"/>
    <w:pPr>
      <w:ind w:left="567" w:right="567"/>
      <w:jc w:val="both"/>
    </w:pPr>
    <w:rPr>
      <w:rFonts w:eastAsia="MS Gothic"/>
      <w:i/>
      <w:sz w:val="22"/>
      <w:szCs w:val="22"/>
      <w:lang w:eastAsia="ja-JP"/>
    </w:rPr>
  </w:style>
  <w:style w:type="character" w:customStyle="1" w:styleId="AbstractTextChar">
    <w:name w:val="Abstract_Text Char"/>
    <w:link w:val="AbstractText"/>
    <w:rsid w:val="00C8661E"/>
    <w:rPr>
      <w:rFonts w:eastAsia="MS Gothic"/>
      <w:i/>
      <w:sz w:val="22"/>
      <w:szCs w:val="22"/>
      <w:lang w:eastAsia="ja-JP" w:bidi="ar-SA"/>
    </w:rPr>
  </w:style>
  <w:style w:type="paragraph" w:customStyle="1" w:styleId="NadpisFig">
    <w:name w:val="Nadpis_Fig"/>
    <w:link w:val="NadpisFigCharChar"/>
    <w:rsid w:val="00C8661E"/>
    <w:pPr>
      <w:jc w:val="center"/>
    </w:pPr>
    <w:rPr>
      <w:i/>
      <w:sz w:val="22"/>
      <w:szCs w:val="22"/>
    </w:rPr>
  </w:style>
  <w:style w:type="character" w:customStyle="1" w:styleId="NadpisFigCharChar">
    <w:name w:val="Nadpis_Fig Char Char"/>
    <w:link w:val="NadpisFig"/>
    <w:rsid w:val="00C8661E"/>
    <w:rPr>
      <w:i/>
      <w:sz w:val="22"/>
      <w:szCs w:val="22"/>
      <w:lang w:val="bg-BG" w:bidi="ar-SA"/>
    </w:rPr>
  </w:style>
  <w:style w:type="character" w:customStyle="1" w:styleId="Fig">
    <w:name w:val="Fig.#."/>
    <w:rsid w:val="00C8661E"/>
    <w:rPr>
      <w:b/>
      <w:bCs/>
      <w:i/>
      <w:iCs/>
      <w:sz w:val="22"/>
    </w:rPr>
  </w:style>
  <w:style w:type="paragraph" w:customStyle="1" w:styleId="CenteredNadpisFig">
    <w:name w:val="Centered_Nadpis_Fig"/>
    <w:rsid w:val="00C8661E"/>
    <w:pPr>
      <w:jc w:val="center"/>
    </w:pPr>
    <w:rPr>
      <w:sz w:val="22"/>
      <w:lang w:eastAsia="en-US"/>
    </w:rPr>
  </w:style>
  <w:style w:type="paragraph" w:customStyle="1" w:styleId="NoramalTECHSYS2011">
    <w:name w:val="Noramal_TECHSYS_2011"/>
    <w:link w:val="NoramalTECHSYS2011Char"/>
    <w:rsid w:val="00284BCC"/>
    <w:pPr>
      <w:ind w:firstLine="709"/>
      <w:jc w:val="both"/>
    </w:pPr>
    <w:rPr>
      <w:sz w:val="22"/>
      <w:szCs w:val="22"/>
    </w:rPr>
  </w:style>
  <w:style w:type="character" w:customStyle="1" w:styleId="NoramalTECHSYS2011Char">
    <w:name w:val="Noramal_TECHSYS_2011 Char"/>
    <w:link w:val="NoramalTECHSYS2011"/>
    <w:rsid w:val="00284BCC"/>
    <w:rPr>
      <w:sz w:val="22"/>
      <w:szCs w:val="22"/>
      <w:lang w:bidi="ar-SA"/>
    </w:rPr>
  </w:style>
  <w:style w:type="paragraph" w:customStyle="1" w:styleId="LiteraturaJustified">
    <w:name w:val="Literatura_Justified"/>
    <w:rsid w:val="00FC121D"/>
    <w:pPr>
      <w:widowControl w:val="0"/>
      <w:spacing w:before="120"/>
      <w:jc w:val="both"/>
    </w:pPr>
    <w:rPr>
      <w:sz w:val="22"/>
      <w:lang w:val="en-US" w:eastAsia="en-US"/>
    </w:rPr>
  </w:style>
  <w:style w:type="paragraph" w:customStyle="1" w:styleId="NaimenowanienaLiteraturenIztocnik">
    <w:name w:val="Naimenowanie_na_Literaturen_Iztocnik"/>
    <w:link w:val="NaimenowanienaLiteraturenIztocnikCharChar"/>
    <w:rsid w:val="00FC121D"/>
    <w:pPr>
      <w:jc w:val="both"/>
    </w:pPr>
    <w:rPr>
      <w:rFonts w:eastAsia="MS Gothic"/>
      <w:sz w:val="22"/>
      <w:szCs w:val="22"/>
      <w:lang w:eastAsia="ja-JP"/>
    </w:rPr>
  </w:style>
  <w:style w:type="character" w:customStyle="1" w:styleId="NaimenowanienaLiteraturenIztocnikCharChar">
    <w:name w:val="Naimenowanie_na_Literaturen_Iztocnik Char Char"/>
    <w:link w:val="NaimenowanienaLiteraturenIztocnik"/>
    <w:rsid w:val="00FC121D"/>
    <w:rPr>
      <w:rFonts w:eastAsia="MS Gothic"/>
      <w:sz w:val="22"/>
      <w:szCs w:val="22"/>
      <w:lang w:eastAsia="ja-JP" w:bidi="ar-SA"/>
    </w:rPr>
  </w:style>
  <w:style w:type="character" w:customStyle="1" w:styleId="hps">
    <w:name w:val="hps"/>
    <w:basedOn w:val="DefaultParagraphFont"/>
    <w:rsid w:val="00B70C7D"/>
  </w:style>
  <w:style w:type="paragraph" w:styleId="BodyText">
    <w:name w:val="Body Text"/>
    <w:basedOn w:val="Normal"/>
    <w:link w:val="BodyTextChar"/>
    <w:rsid w:val="00802590"/>
    <w:pPr>
      <w:jc w:val="both"/>
    </w:pPr>
    <w:rPr>
      <w:sz w:val="24"/>
      <w:lang w:val="bg-BG" w:eastAsia="x-none"/>
    </w:rPr>
  </w:style>
  <w:style w:type="character" w:customStyle="1" w:styleId="BodyTextChar">
    <w:name w:val="Body Text Char"/>
    <w:link w:val="BodyText"/>
    <w:rsid w:val="00802590"/>
    <w:rPr>
      <w:sz w:val="24"/>
      <w:lang w:val="bg-BG"/>
    </w:rPr>
  </w:style>
  <w:style w:type="character" w:styleId="PlaceholderText">
    <w:name w:val="Placeholder Text"/>
    <w:uiPriority w:val="99"/>
    <w:semiHidden/>
    <w:rsid w:val="002D00FF"/>
    <w:rPr>
      <w:color w:val="808080"/>
    </w:rPr>
  </w:style>
  <w:style w:type="paragraph" w:styleId="BalloonText">
    <w:name w:val="Balloon Text"/>
    <w:basedOn w:val="Normal"/>
    <w:link w:val="BalloonTextChar"/>
    <w:rsid w:val="002D00FF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2D00FF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7C514E"/>
    <w:pPr>
      <w:ind w:left="720"/>
      <w:contextualSpacing/>
    </w:pPr>
  </w:style>
  <w:style w:type="paragraph" w:customStyle="1" w:styleId="ZAGLAVIEEN">
    <w:name w:val="ZAGLAVIE_EN"/>
    <w:rsid w:val="005F7E36"/>
    <w:pPr>
      <w:ind w:left="1134" w:right="1134"/>
      <w:jc w:val="center"/>
    </w:pPr>
    <w:rPr>
      <w:b/>
      <w:bCs/>
      <w:caps/>
      <w:sz w:val="32"/>
      <w:lang w:val="en-US" w:eastAsia="en-US"/>
    </w:rPr>
  </w:style>
  <w:style w:type="paragraph" w:customStyle="1" w:styleId="StyleJustifiedLeft10mmRight10mm">
    <w:name w:val="Style Justified Left:  10 mm Right:  10mm"/>
    <w:rsid w:val="00532D6C"/>
    <w:pPr>
      <w:ind w:left="567" w:right="567"/>
      <w:jc w:val="both"/>
    </w:pPr>
    <w:rPr>
      <w:lang w:eastAsia="en-US"/>
    </w:rPr>
  </w:style>
  <w:style w:type="paragraph" w:customStyle="1" w:styleId="FormulaRight">
    <w:name w:val="Formula_Right"/>
    <w:rsid w:val="00DD4DFB"/>
    <w:pPr>
      <w:jc w:val="right"/>
    </w:pPr>
    <w:rPr>
      <w:sz w:val="22"/>
      <w:lang w:eastAsia="en-US"/>
    </w:rPr>
  </w:style>
  <w:style w:type="paragraph" w:customStyle="1" w:styleId="a">
    <w:name w:val="Глави"/>
    <w:rsid w:val="00DD4DFB"/>
    <w:pPr>
      <w:ind w:left="737" w:hanging="227"/>
      <w:jc w:val="both"/>
    </w:pPr>
    <w:rPr>
      <w:b/>
      <w:bCs/>
      <w:sz w:val="22"/>
      <w:lang w:eastAsia="en-US"/>
    </w:rPr>
  </w:style>
  <w:style w:type="paragraph" w:customStyle="1" w:styleId="Prazenred">
    <w:name w:val="Prazen_red"/>
    <w:link w:val="PrazenredChar"/>
    <w:rsid w:val="00BB067D"/>
    <w:pPr>
      <w:jc w:val="both"/>
    </w:pPr>
    <w:rPr>
      <w:caps/>
      <w:sz w:val="22"/>
    </w:rPr>
  </w:style>
  <w:style w:type="character" w:customStyle="1" w:styleId="PrazenredChar">
    <w:name w:val="Prazen_red Char"/>
    <w:link w:val="Prazenred"/>
    <w:rsid w:val="00BB067D"/>
    <w:rPr>
      <w:caps/>
      <w:sz w:val="22"/>
      <w:lang w:bidi="ar-SA"/>
    </w:rPr>
  </w:style>
  <w:style w:type="paragraph" w:customStyle="1" w:styleId="AUTORSLiter">
    <w:name w:val="AUTORS_Liter"/>
    <w:link w:val="AUTORSLiterCharChar"/>
    <w:rsid w:val="00F0523A"/>
    <w:rPr>
      <w:b/>
      <w:sz w:val="22"/>
    </w:rPr>
  </w:style>
  <w:style w:type="character" w:customStyle="1" w:styleId="AUTORSLiterCharChar">
    <w:name w:val="AUTORS_Liter Char Char"/>
    <w:link w:val="AUTORSLiter"/>
    <w:rsid w:val="00F0523A"/>
    <w:rPr>
      <w:b/>
      <w:sz w:val="22"/>
      <w:lang w:bidi="ar-SA"/>
    </w:rPr>
  </w:style>
  <w:style w:type="character" w:customStyle="1" w:styleId="container">
    <w:name w:val="container"/>
    <w:basedOn w:val="DefaultParagraphFont"/>
    <w:rsid w:val="00F0523A"/>
  </w:style>
  <w:style w:type="character" w:customStyle="1" w:styleId="longtext">
    <w:name w:val="long_text"/>
    <w:basedOn w:val="DefaultParagraphFont"/>
    <w:rsid w:val="000D21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val="en-US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paragraph" w:customStyle="1" w:styleId="AbstractText">
    <w:name w:val="Abstract_Text"/>
    <w:link w:val="AbstractTextChar"/>
    <w:rsid w:val="00C8661E"/>
    <w:pPr>
      <w:ind w:left="567" w:right="567"/>
      <w:jc w:val="both"/>
    </w:pPr>
    <w:rPr>
      <w:rFonts w:eastAsia="MS Gothic"/>
      <w:i/>
      <w:sz w:val="22"/>
      <w:szCs w:val="22"/>
      <w:lang w:eastAsia="ja-JP"/>
    </w:rPr>
  </w:style>
  <w:style w:type="character" w:customStyle="1" w:styleId="AbstractTextChar">
    <w:name w:val="Abstract_Text Char"/>
    <w:link w:val="AbstractText"/>
    <w:rsid w:val="00C8661E"/>
    <w:rPr>
      <w:rFonts w:eastAsia="MS Gothic"/>
      <w:i/>
      <w:sz w:val="22"/>
      <w:szCs w:val="22"/>
      <w:lang w:eastAsia="ja-JP" w:bidi="ar-SA"/>
    </w:rPr>
  </w:style>
  <w:style w:type="paragraph" w:customStyle="1" w:styleId="NadpisFig">
    <w:name w:val="Nadpis_Fig"/>
    <w:link w:val="NadpisFigCharChar"/>
    <w:rsid w:val="00C8661E"/>
    <w:pPr>
      <w:jc w:val="center"/>
    </w:pPr>
    <w:rPr>
      <w:i/>
      <w:sz w:val="22"/>
      <w:szCs w:val="22"/>
    </w:rPr>
  </w:style>
  <w:style w:type="character" w:customStyle="1" w:styleId="NadpisFigCharChar">
    <w:name w:val="Nadpis_Fig Char Char"/>
    <w:link w:val="NadpisFig"/>
    <w:rsid w:val="00C8661E"/>
    <w:rPr>
      <w:i/>
      <w:sz w:val="22"/>
      <w:szCs w:val="22"/>
      <w:lang w:val="bg-BG" w:bidi="ar-SA"/>
    </w:rPr>
  </w:style>
  <w:style w:type="character" w:customStyle="1" w:styleId="Fig">
    <w:name w:val="Fig.#."/>
    <w:rsid w:val="00C8661E"/>
    <w:rPr>
      <w:b/>
      <w:bCs/>
      <w:i/>
      <w:iCs/>
      <w:sz w:val="22"/>
    </w:rPr>
  </w:style>
  <w:style w:type="paragraph" w:customStyle="1" w:styleId="CenteredNadpisFig">
    <w:name w:val="Centered_Nadpis_Fig"/>
    <w:rsid w:val="00C8661E"/>
    <w:pPr>
      <w:jc w:val="center"/>
    </w:pPr>
    <w:rPr>
      <w:sz w:val="22"/>
      <w:lang w:eastAsia="en-US"/>
    </w:rPr>
  </w:style>
  <w:style w:type="paragraph" w:customStyle="1" w:styleId="NoramalTECHSYS2011">
    <w:name w:val="Noramal_TECHSYS_2011"/>
    <w:link w:val="NoramalTECHSYS2011Char"/>
    <w:rsid w:val="00284BCC"/>
    <w:pPr>
      <w:ind w:firstLine="709"/>
      <w:jc w:val="both"/>
    </w:pPr>
    <w:rPr>
      <w:sz w:val="22"/>
      <w:szCs w:val="22"/>
    </w:rPr>
  </w:style>
  <w:style w:type="character" w:customStyle="1" w:styleId="NoramalTECHSYS2011Char">
    <w:name w:val="Noramal_TECHSYS_2011 Char"/>
    <w:link w:val="NoramalTECHSYS2011"/>
    <w:rsid w:val="00284BCC"/>
    <w:rPr>
      <w:sz w:val="22"/>
      <w:szCs w:val="22"/>
      <w:lang w:bidi="ar-SA"/>
    </w:rPr>
  </w:style>
  <w:style w:type="paragraph" w:customStyle="1" w:styleId="LiteraturaJustified">
    <w:name w:val="Literatura_Justified"/>
    <w:rsid w:val="00FC121D"/>
    <w:pPr>
      <w:widowControl w:val="0"/>
      <w:spacing w:before="120"/>
      <w:jc w:val="both"/>
    </w:pPr>
    <w:rPr>
      <w:sz w:val="22"/>
      <w:lang w:val="en-US" w:eastAsia="en-US"/>
    </w:rPr>
  </w:style>
  <w:style w:type="paragraph" w:customStyle="1" w:styleId="NaimenowanienaLiteraturenIztocnik">
    <w:name w:val="Naimenowanie_na_Literaturen_Iztocnik"/>
    <w:link w:val="NaimenowanienaLiteraturenIztocnikCharChar"/>
    <w:rsid w:val="00FC121D"/>
    <w:pPr>
      <w:jc w:val="both"/>
    </w:pPr>
    <w:rPr>
      <w:rFonts w:eastAsia="MS Gothic"/>
      <w:sz w:val="22"/>
      <w:szCs w:val="22"/>
      <w:lang w:eastAsia="ja-JP"/>
    </w:rPr>
  </w:style>
  <w:style w:type="character" w:customStyle="1" w:styleId="NaimenowanienaLiteraturenIztocnikCharChar">
    <w:name w:val="Naimenowanie_na_Literaturen_Iztocnik Char Char"/>
    <w:link w:val="NaimenowanienaLiteraturenIztocnik"/>
    <w:rsid w:val="00FC121D"/>
    <w:rPr>
      <w:rFonts w:eastAsia="MS Gothic"/>
      <w:sz w:val="22"/>
      <w:szCs w:val="22"/>
      <w:lang w:eastAsia="ja-JP" w:bidi="ar-SA"/>
    </w:rPr>
  </w:style>
  <w:style w:type="character" w:customStyle="1" w:styleId="hps">
    <w:name w:val="hps"/>
    <w:basedOn w:val="DefaultParagraphFont"/>
    <w:rsid w:val="00B70C7D"/>
  </w:style>
  <w:style w:type="paragraph" w:styleId="BodyText">
    <w:name w:val="Body Text"/>
    <w:basedOn w:val="Normal"/>
    <w:link w:val="BodyTextChar"/>
    <w:rsid w:val="00802590"/>
    <w:pPr>
      <w:jc w:val="both"/>
    </w:pPr>
    <w:rPr>
      <w:sz w:val="24"/>
      <w:lang w:val="bg-BG" w:eastAsia="x-none"/>
    </w:rPr>
  </w:style>
  <w:style w:type="character" w:customStyle="1" w:styleId="BodyTextChar">
    <w:name w:val="Body Text Char"/>
    <w:link w:val="BodyText"/>
    <w:rsid w:val="00802590"/>
    <w:rPr>
      <w:sz w:val="24"/>
      <w:lang w:val="bg-BG"/>
    </w:rPr>
  </w:style>
  <w:style w:type="character" w:styleId="PlaceholderText">
    <w:name w:val="Placeholder Text"/>
    <w:uiPriority w:val="99"/>
    <w:semiHidden/>
    <w:rsid w:val="002D00FF"/>
    <w:rPr>
      <w:color w:val="808080"/>
    </w:rPr>
  </w:style>
  <w:style w:type="paragraph" w:styleId="BalloonText">
    <w:name w:val="Balloon Text"/>
    <w:basedOn w:val="Normal"/>
    <w:link w:val="BalloonTextChar"/>
    <w:rsid w:val="002D00FF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2D00FF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7C514E"/>
    <w:pPr>
      <w:ind w:left="720"/>
      <w:contextualSpacing/>
    </w:pPr>
  </w:style>
  <w:style w:type="paragraph" w:customStyle="1" w:styleId="ZAGLAVIEEN">
    <w:name w:val="ZAGLAVIE_EN"/>
    <w:rsid w:val="005F7E36"/>
    <w:pPr>
      <w:ind w:left="1134" w:right="1134"/>
      <w:jc w:val="center"/>
    </w:pPr>
    <w:rPr>
      <w:b/>
      <w:bCs/>
      <w:caps/>
      <w:sz w:val="32"/>
      <w:lang w:val="en-US" w:eastAsia="en-US"/>
    </w:rPr>
  </w:style>
  <w:style w:type="paragraph" w:customStyle="1" w:styleId="StyleJustifiedLeft10mmRight10mm">
    <w:name w:val="Style Justified Left:  10 mm Right:  10mm"/>
    <w:rsid w:val="00532D6C"/>
    <w:pPr>
      <w:ind w:left="567" w:right="567"/>
      <w:jc w:val="both"/>
    </w:pPr>
    <w:rPr>
      <w:lang w:eastAsia="en-US"/>
    </w:rPr>
  </w:style>
  <w:style w:type="paragraph" w:customStyle="1" w:styleId="FormulaRight">
    <w:name w:val="Formula_Right"/>
    <w:rsid w:val="00DD4DFB"/>
    <w:pPr>
      <w:jc w:val="right"/>
    </w:pPr>
    <w:rPr>
      <w:sz w:val="22"/>
      <w:lang w:eastAsia="en-US"/>
    </w:rPr>
  </w:style>
  <w:style w:type="paragraph" w:customStyle="1" w:styleId="a">
    <w:name w:val="Глави"/>
    <w:rsid w:val="00DD4DFB"/>
    <w:pPr>
      <w:ind w:left="737" w:hanging="227"/>
      <w:jc w:val="both"/>
    </w:pPr>
    <w:rPr>
      <w:b/>
      <w:bCs/>
      <w:sz w:val="22"/>
      <w:lang w:eastAsia="en-US"/>
    </w:rPr>
  </w:style>
  <w:style w:type="paragraph" w:customStyle="1" w:styleId="Prazenred">
    <w:name w:val="Prazen_red"/>
    <w:link w:val="PrazenredChar"/>
    <w:rsid w:val="00BB067D"/>
    <w:pPr>
      <w:jc w:val="both"/>
    </w:pPr>
    <w:rPr>
      <w:caps/>
      <w:sz w:val="22"/>
    </w:rPr>
  </w:style>
  <w:style w:type="character" w:customStyle="1" w:styleId="PrazenredChar">
    <w:name w:val="Prazen_red Char"/>
    <w:link w:val="Prazenred"/>
    <w:rsid w:val="00BB067D"/>
    <w:rPr>
      <w:caps/>
      <w:sz w:val="22"/>
      <w:lang w:bidi="ar-SA"/>
    </w:rPr>
  </w:style>
  <w:style w:type="paragraph" w:customStyle="1" w:styleId="AUTORSLiter">
    <w:name w:val="AUTORS_Liter"/>
    <w:link w:val="AUTORSLiterCharChar"/>
    <w:rsid w:val="00F0523A"/>
    <w:rPr>
      <w:b/>
      <w:sz w:val="22"/>
    </w:rPr>
  </w:style>
  <w:style w:type="character" w:customStyle="1" w:styleId="AUTORSLiterCharChar">
    <w:name w:val="AUTORS_Liter Char Char"/>
    <w:link w:val="AUTORSLiter"/>
    <w:rsid w:val="00F0523A"/>
    <w:rPr>
      <w:b/>
      <w:sz w:val="22"/>
      <w:lang w:bidi="ar-SA"/>
    </w:rPr>
  </w:style>
  <w:style w:type="character" w:customStyle="1" w:styleId="container">
    <w:name w:val="container"/>
    <w:basedOn w:val="DefaultParagraphFont"/>
    <w:rsid w:val="00F0523A"/>
  </w:style>
  <w:style w:type="character" w:customStyle="1" w:styleId="longtext">
    <w:name w:val="long_text"/>
    <w:basedOn w:val="DefaultParagraphFont"/>
    <w:rsid w:val="000D21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5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6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ERY\dokladi\Konferenciq%20-%20Sozopol%20-%201-04.06.2012\dokl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605F1-5477-44B2-85FB-6E980A207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doklad.dot</Template>
  <TotalTime>43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ИЗИСКВАНИЯ КЪМ ТРУДОВЕТЕ</vt:lpstr>
    </vt:vector>
  </TitlesOfParts>
  <Company>TU</Company>
  <LinksUpToDate>false</LinksUpToDate>
  <CharactersWithSpaces>1772</CharactersWithSpaces>
  <SharedDoc>false</SharedDoc>
  <HLinks>
    <vt:vector size="12" baseType="variant">
      <vt:variant>
        <vt:i4>2424922</vt:i4>
      </vt:variant>
      <vt:variant>
        <vt:i4>39</vt:i4>
      </vt:variant>
      <vt:variant>
        <vt:i4>0</vt:i4>
      </vt:variant>
      <vt:variant>
        <vt:i4>5</vt:i4>
      </vt:variant>
      <vt:variant>
        <vt:lpwstr>mailto:ichtev@tu-sofia.bg</vt:lpwstr>
      </vt:variant>
      <vt:variant>
        <vt:lpwstr/>
      </vt:variant>
      <vt:variant>
        <vt:i4>1441845</vt:i4>
      </vt:variant>
      <vt:variant>
        <vt:i4>36</vt:i4>
      </vt:variant>
      <vt:variant>
        <vt:i4>0</vt:i4>
      </vt:variant>
      <vt:variant>
        <vt:i4>5</vt:i4>
      </vt:variant>
      <vt:variant>
        <vt:lpwstr>mailto:gijordanova@gmail.com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ИЗИСКВАНИЯ КЪМ ТРУДОВЕТЕ</dc:title>
  <dc:creator>Gery</dc:creator>
  <cp:lastModifiedBy>prof. Emil Nikolov</cp:lastModifiedBy>
  <cp:revision>8</cp:revision>
  <cp:lastPrinted>1900-12-31T22:00:00Z</cp:lastPrinted>
  <dcterms:created xsi:type="dcterms:W3CDTF">2013-05-13T11:26:00Z</dcterms:created>
  <dcterms:modified xsi:type="dcterms:W3CDTF">2015-02-10T08:03:00Z</dcterms:modified>
</cp:coreProperties>
</file>